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6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6"/>
      </w:tblGrid>
      <w:tr w:rsidR="000F7AD1" w:rsidRPr="00C90A76" w:rsidTr="00AD73A7">
        <w:trPr>
          <w:trHeight w:val="602"/>
        </w:trPr>
        <w:tc>
          <w:tcPr>
            <w:tcW w:w="11066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0F7AD1" w:rsidRPr="00AD73A7" w:rsidRDefault="000F7AD1" w:rsidP="00AD73A7">
            <w:pPr>
              <w:rPr>
                <w:b/>
                <w:sz w:val="22"/>
                <w:szCs w:val="22"/>
              </w:rPr>
            </w:pPr>
            <w:r w:rsidRPr="00AD73A7">
              <w:rPr>
                <w:b/>
                <w:sz w:val="22"/>
                <w:szCs w:val="22"/>
              </w:rPr>
              <w:t>Adı Soyadı :                                          201</w:t>
            </w:r>
            <w:r>
              <w:rPr>
                <w:b/>
                <w:sz w:val="22"/>
                <w:szCs w:val="22"/>
              </w:rPr>
              <w:t>..</w:t>
            </w:r>
            <w:r w:rsidRPr="00AD73A7">
              <w:rPr>
                <w:b/>
                <w:sz w:val="22"/>
                <w:szCs w:val="22"/>
              </w:rPr>
              <w:t>–201</w:t>
            </w:r>
            <w:r>
              <w:rPr>
                <w:b/>
                <w:sz w:val="22"/>
                <w:szCs w:val="22"/>
              </w:rPr>
              <w:t>…</w:t>
            </w:r>
            <w:r w:rsidRPr="00AD73A7">
              <w:rPr>
                <w:b/>
                <w:sz w:val="22"/>
                <w:szCs w:val="22"/>
              </w:rPr>
              <w:t xml:space="preserve"> EĞİTİM-ÖĞRETİM YILI                                                      Puan :</w:t>
            </w:r>
          </w:p>
          <w:p w:rsidR="000F7AD1" w:rsidRPr="00AD73A7" w:rsidRDefault="000F7AD1" w:rsidP="00AD73A7">
            <w:pPr>
              <w:rPr>
                <w:b/>
                <w:sz w:val="22"/>
                <w:szCs w:val="22"/>
              </w:rPr>
            </w:pPr>
            <w:r w:rsidRPr="00AD73A7">
              <w:rPr>
                <w:b/>
                <w:sz w:val="22"/>
                <w:szCs w:val="22"/>
              </w:rPr>
              <w:t xml:space="preserve">No:                                                   </w:t>
            </w:r>
            <w:r>
              <w:rPr>
                <w:b/>
                <w:sz w:val="22"/>
                <w:szCs w:val="22"/>
              </w:rPr>
              <w:t>……………..</w:t>
            </w:r>
            <w:r w:rsidRPr="00AD73A7">
              <w:rPr>
                <w:b/>
                <w:sz w:val="22"/>
                <w:szCs w:val="22"/>
              </w:rPr>
              <w:t xml:space="preserve"> ORTAOKULU 8 SINIFI            </w:t>
            </w:r>
          </w:p>
          <w:p w:rsidR="000F7AD1" w:rsidRPr="00AD73A7" w:rsidRDefault="000F7AD1" w:rsidP="00AD73A7">
            <w:pPr>
              <w:jc w:val="center"/>
              <w:rPr>
                <w:b/>
                <w:sz w:val="22"/>
                <w:szCs w:val="22"/>
              </w:rPr>
            </w:pPr>
            <w:r w:rsidRPr="00AD73A7">
              <w:rPr>
                <w:b/>
                <w:sz w:val="22"/>
                <w:szCs w:val="22"/>
              </w:rPr>
              <w:t xml:space="preserve">     FEN VE TEKNOLOJİ DERSİ 1.DÖNEM 1.YAZILI SORULARI   </w:t>
            </w:r>
          </w:p>
        </w:tc>
      </w:tr>
    </w:tbl>
    <w:p w:rsidR="000F7AD1" w:rsidRPr="00C90A76" w:rsidRDefault="000F7AD1" w:rsidP="00D4398B">
      <w:pPr>
        <w:rPr>
          <w:bCs/>
          <w:sz w:val="22"/>
          <w:szCs w:val="22"/>
        </w:rPr>
      </w:pPr>
      <w:r>
        <w:rPr>
          <w:noProof/>
        </w:rPr>
        <w:pict>
          <v:roundrect id="AutoShape 1904" o:spid="_x0000_s1026" style="position:absolute;margin-left:247.5pt;margin-top:45pt;width:23pt;height:28.2pt;z-index:2516490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" strokecolor="#c2d69b" strokeweight="1pt">
            <v:fill color2="#d6e3bc" focus="100%" type="gradient"/>
            <v:shadow on="t" color="#4e6128" opacity=".5" offset="1pt"/>
            <v:textbox style="mso-next-textbox:#AutoShape 1904" inset=".5mm,.3mm,.5mm,.3mm">
              <w:txbxContent>
                <w:p w:rsidR="000F7AD1" w:rsidRPr="00F43DBC" w:rsidRDefault="000F7AD1" w:rsidP="00D4398B">
                  <w:pPr>
                    <w:jc w:val="center"/>
                    <w:rPr>
                      <w:rFonts w:ascii="Comic Sans MS" w:hAnsi="Comic Sans MS"/>
                      <w:b/>
                      <w:bCs/>
                      <w:sz w:val="22"/>
                      <w:szCs w:val="18"/>
                    </w:rPr>
                  </w:pPr>
                  <w:r w:rsidRPr="00F43DBC">
                    <w:rPr>
                      <w:rFonts w:ascii="Comic Sans MS" w:hAnsi="Comic Sans MS"/>
                      <w:b/>
                      <w:bCs/>
                      <w:sz w:val="22"/>
                      <w:szCs w:val="18"/>
                    </w:rPr>
                    <w:t>1</w:t>
                  </w:r>
                  <w:r>
                    <w:rPr>
                      <w:rFonts w:ascii="Comic Sans MS" w:hAnsi="Comic Sans MS"/>
                      <w:b/>
                      <w:bCs/>
                      <w:sz w:val="22"/>
                      <w:szCs w:val="18"/>
                    </w:rPr>
                    <w:t>4</w:t>
                  </w:r>
                </w:p>
                <w:p w:rsidR="000F7AD1" w:rsidRPr="00F43DBC" w:rsidRDefault="000F7AD1" w:rsidP="00D4398B">
                  <w:pPr>
                    <w:jc w:val="center"/>
                    <w:rPr>
                      <w:sz w:val="32"/>
                    </w:rPr>
                  </w:pPr>
                  <w:r w:rsidRPr="00F43DBC">
                    <w:rPr>
                      <w:rFonts w:ascii="Comic Sans MS" w:hAnsi="Comic Sans MS"/>
                      <w:b/>
                      <w:bCs/>
                      <w:sz w:val="14"/>
                      <w:szCs w:val="18"/>
                    </w:rPr>
                    <w:t>Puan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903" o:spid="_x0000_s1027" style="position:absolute;margin-left:-.25pt;margin-top:43.65pt;width:23pt;height:29.55pt;z-index:2516480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" strokecolor="#c2d69b" strokeweight="1pt">
            <v:fill color2="#d6e3bc" focus="100%" type="gradient"/>
            <v:shadow on="t" color="#4e6128" opacity=".5" offset="1pt"/>
            <v:textbox style="mso-next-textbox:#AutoShape 1903" inset=".5mm,.3mm,.5mm,.3mm">
              <w:txbxContent>
                <w:p w:rsidR="000F7AD1" w:rsidRPr="00624906" w:rsidRDefault="000F7AD1" w:rsidP="00D4398B">
                  <w:pPr>
                    <w:jc w:val="center"/>
                    <w:rPr>
                      <w:rFonts w:ascii="Comic Sans MS" w:hAnsi="Comic Sans MS"/>
                      <w:b/>
                      <w:bCs/>
                      <w:sz w:val="2"/>
                      <w:szCs w:val="18"/>
                    </w:rPr>
                  </w:pPr>
                </w:p>
                <w:p w:rsidR="000F7AD1" w:rsidRPr="00A64C3C" w:rsidRDefault="000F7AD1" w:rsidP="00D4398B">
                  <w:pPr>
                    <w:jc w:val="center"/>
                    <w:rPr>
                      <w:sz w:val="4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6"/>
                      <w:szCs w:val="18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902" o:spid="_x0000_s1028" style="position:absolute;margin-left:22.75pt;margin-top:43.65pt;width:224.75pt;height:29.55pt;z-index:2516469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" strokecolor="#c2d69b" strokeweight="1pt">
            <v:fill color2="#d6e3bc" focus="100%" type="gradient"/>
            <v:shadow on="t" color="#4e6128" opacity=".5" offset="1pt"/>
            <v:textbox style="mso-next-textbox:#AutoShape 1902" inset=".5mm,.3mm,.5mm,.3mm">
              <w:txbxContent>
                <w:p w:rsidR="000F7AD1" w:rsidRPr="00827622" w:rsidRDefault="000F7AD1" w:rsidP="00827622">
                  <w:pPr>
                    <w:jc w:val="center"/>
                    <w:rPr>
                      <w:b/>
                      <w:sz w:val="20"/>
                      <w:szCs w:val="15"/>
                    </w:rPr>
                  </w:pPr>
                  <w:r w:rsidRPr="00827622">
                    <w:rPr>
                      <w:b/>
                      <w:bCs/>
                      <w:sz w:val="18"/>
                      <w:szCs w:val="15"/>
                    </w:rPr>
                    <w:t>Aşağıdaki doğru-yanlış sorularında parantez içine sizce doğru olanlara D,yanlış olanlara Y harfi</w:t>
                  </w:r>
                  <w:r w:rsidRPr="00827622">
                    <w:rPr>
                      <w:b/>
                      <w:bCs/>
                      <w:sz w:val="20"/>
                      <w:szCs w:val="15"/>
                    </w:rPr>
                    <w:t xml:space="preserve"> </w:t>
                  </w:r>
                  <w:r w:rsidRPr="00827622">
                    <w:rPr>
                      <w:b/>
                      <w:bCs/>
                      <w:sz w:val="18"/>
                      <w:szCs w:val="15"/>
                    </w:rPr>
                    <w:t>Koyunuz.</w:t>
                  </w:r>
                </w:p>
                <w:p w:rsidR="000F7AD1" w:rsidRPr="00624906" w:rsidRDefault="000F7AD1" w:rsidP="00D4398B">
                  <w:pPr>
                    <w:rPr>
                      <w:szCs w:val="19"/>
                    </w:rPr>
                  </w:pPr>
                </w:p>
              </w:txbxContent>
            </v:textbox>
          </v:roundrect>
        </w:pict>
      </w:r>
    </w:p>
    <w:p w:rsidR="000F7AD1" w:rsidRPr="00C90A76" w:rsidRDefault="000F7AD1" w:rsidP="00D4398B">
      <w:pPr>
        <w:rPr>
          <w:bCs/>
          <w:sz w:val="22"/>
          <w:szCs w:val="22"/>
        </w:rPr>
      </w:pPr>
    </w:p>
    <w:p w:rsidR="000F7AD1" w:rsidRPr="00C90A76" w:rsidRDefault="000F7AD1" w:rsidP="00D4398B">
      <w:pPr>
        <w:rPr>
          <w:bCs/>
          <w:sz w:val="22"/>
          <w:szCs w:val="22"/>
        </w:rPr>
      </w:pPr>
    </w:p>
    <w:p w:rsidR="000F7AD1" w:rsidRPr="00571ACE" w:rsidRDefault="000F7AD1" w:rsidP="00791DD7">
      <w:pPr>
        <w:ind w:left="-142"/>
        <w:rPr>
          <w:sz w:val="20"/>
          <w:szCs w:val="22"/>
        </w:rPr>
      </w:pPr>
      <w:r w:rsidRPr="003C05DB">
        <w:rPr>
          <w:bCs/>
          <w:sz w:val="20"/>
          <w:szCs w:val="22"/>
        </w:rPr>
        <w:t xml:space="preserve"> </w:t>
      </w:r>
      <w:r w:rsidRPr="00571ACE">
        <w:rPr>
          <w:sz w:val="20"/>
          <w:szCs w:val="22"/>
        </w:rPr>
        <w:t>1. (    )  İnsan üreme hücreleri 2n kromozomludur.</w:t>
      </w:r>
    </w:p>
    <w:p w:rsidR="000F7AD1" w:rsidRPr="00571ACE" w:rsidRDefault="000F7AD1" w:rsidP="00791DD7">
      <w:pPr>
        <w:ind w:left="-142"/>
        <w:rPr>
          <w:sz w:val="20"/>
          <w:szCs w:val="22"/>
        </w:rPr>
      </w:pPr>
      <w:r w:rsidRPr="00571ACE">
        <w:rPr>
          <w:sz w:val="20"/>
          <w:szCs w:val="22"/>
        </w:rPr>
        <w:t>2.  (    )  Mayoz bölünme sonucu dört hücre oluşur</w:t>
      </w:r>
    </w:p>
    <w:p w:rsidR="000F7AD1" w:rsidRPr="00571ACE" w:rsidRDefault="000F7AD1" w:rsidP="009917F1">
      <w:pPr>
        <w:ind w:left="567" w:hanging="709"/>
        <w:rPr>
          <w:sz w:val="20"/>
          <w:szCs w:val="22"/>
        </w:rPr>
      </w:pPr>
      <w:r w:rsidRPr="00571ACE">
        <w:rPr>
          <w:sz w:val="20"/>
          <w:szCs w:val="22"/>
        </w:rPr>
        <w:t>3.  (    )  Mitoz bölünme canlılarda çeşitliliği sağlayan bir olaydır</w:t>
      </w:r>
    </w:p>
    <w:p w:rsidR="000F7AD1" w:rsidRPr="00571ACE" w:rsidRDefault="000F7AD1" w:rsidP="009917F1">
      <w:pPr>
        <w:ind w:left="567" w:hanging="709"/>
        <w:rPr>
          <w:sz w:val="20"/>
          <w:szCs w:val="22"/>
        </w:rPr>
      </w:pPr>
      <w:r w:rsidRPr="00571ACE">
        <w:rPr>
          <w:sz w:val="20"/>
          <w:szCs w:val="22"/>
        </w:rPr>
        <w:t>4 .(     ) Kromozom sayısı ile gelişmişlik arasında bir ilişki yoktur.</w:t>
      </w:r>
    </w:p>
    <w:p w:rsidR="000F7AD1" w:rsidRPr="00571ACE" w:rsidRDefault="000F7AD1" w:rsidP="00791DD7">
      <w:pPr>
        <w:ind w:left="-142"/>
        <w:rPr>
          <w:sz w:val="20"/>
          <w:szCs w:val="22"/>
        </w:rPr>
      </w:pPr>
      <w:r w:rsidRPr="00571ACE">
        <w:rPr>
          <w:sz w:val="20"/>
          <w:szCs w:val="22"/>
        </w:rPr>
        <w:t>5.  (    ) Orak hücreli anemi genetik bir hastalıktır.</w:t>
      </w:r>
    </w:p>
    <w:p w:rsidR="000F7AD1" w:rsidRPr="00571ACE" w:rsidRDefault="000F7AD1" w:rsidP="00791DD7">
      <w:pPr>
        <w:ind w:left="-142"/>
        <w:rPr>
          <w:sz w:val="20"/>
          <w:szCs w:val="22"/>
        </w:rPr>
      </w:pPr>
      <w:r w:rsidRPr="00571ACE">
        <w:rPr>
          <w:sz w:val="20"/>
          <w:szCs w:val="22"/>
        </w:rPr>
        <w:t>6.  (    ) Parça değişimi</w:t>
      </w:r>
      <w:r>
        <w:rPr>
          <w:sz w:val="20"/>
          <w:szCs w:val="22"/>
        </w:rPr>
        <w:t>(krosing over)</w:t>
      </w:r>
      <w:r w:rsidRPr="00571ACE">
        <w:rPr>
          <w:sz w:val="20"/>
          <w:szCs w:val="22"/>
        </w:rPr>
        <w:t xml:space="preserve"> olayı canlı çeşitliliğini sağlar.</w:t>
      </w:r>
    </w:p>
    <w:p w:rsidR="000F7AD1" w:rsidRPr="00571ACE" w:rsidRDefault="000F7AD1" w:rsidP="00791DD7">
      <w:pPr>
        <w:ind w:left="-142"/>
        <w:rPr>
          <w:sz w:val="20"/>
          <w:szCs w:val="22"/>
        </w:rPr>
      </w:pPr>
      <w:r w:rsidRPr="00571ACE">
        <w:rPr>
          <w:sz w:val="20"/>
          <w:szCs w:val="22"/>
        </w:rPr>
        <w:t>7.  (    ) Sperm hücresi mayoz bölünme ile oluşur</w:t>
      </w:r>
    </w:p>
    <w:p w:rsidR="000F7AD1" w:rsidRPr="00571ACE" w:rsidRDefault="000F7AD1" w:rsidP="009917F1">
      <w:pPr>
        <w:ind w:left="567" w:hanging="709"/>
        <w:rPr>
          <w:sz w:val="20"/>
          <w:szCs w:val="22"/>
        </w:rPr>
      </w:pPr>
      <w:r w:rsidRPr="00571ACE">
        <w:rPr>
          <w:sz w:val="20"/>
          <w:szCs w:val="22"/>
        </w:rPr>
        <w:t xml:space="preserve">8.  (    ) Bir DNA zincirinde Adenin bazının karşısına her zaman Guanin gelir </w:t>
      </w:r>
    </w:p>
    <w:p w:rsidR="000F7AD1" w:rsidRPr="00571ACE" w:rsidRDefault="000F7AD1" w:rsidP="009917F1">
      <w:pPr>
        <w:ind w:left="567" w:hanging="709"/>
        <w:rPr>
          <w:sz w:val="20"/>
          <w:szCs w:val="22"/>
        </w:rPr>
      </w:pPr>
      <w:r w:rsidRPr="00571ACE">
        <w:rPr>
          <w:sz w:val="20"/>
          <w:szCs w:val="22"/>
        </w:rPr>
        <w:t>9.  (    ) Ganlının dış görünüşüne Genotip denir</w:t>
      </w:r>
    </w:p>
    <w:p w:rsidR="000F7AD1" w:rsidRPr="00571ACE" w:rsidRDefault="000F7AD1" w:rsidP="00791DD7">
      <w:pPr>
        <w:ind w:left="-142"/>
        <w:rPr>
          <w:sz w:val="20"/>
          <w:szCs w:val="22"/>
        </w:rPr>
      </w:pPr>
      <w:r w:rsidRPr="00571ACE">
        <w:rPr>
          <w:sz w:val="20"/>
          <w:szCs w:val="22"/>
        </w:rPr>
        <w:t xml:space="preserve">10. (   ) Modifikasyon, kalıtsal olan bir değişikliktir. </w:t>
      </w:r>
    </w:p>
    <w:p w:rsidR="000F7AD1" w:rsidRPr="00571ACE" w:rsidRDefault="000F7AD1" w:rsidP="00571ACE">
      <w:pPr>
        <w:ind w:left="567" w:hanging="709"/>
        <w:rPr>
          <w:sz w:val="20"/>
          <w:szCs w:val="20"/>
        </w:rPr>
      </w:pPr>
      <w:r w:rsidRPr="00571ACE">
        <w:rPr>
          <w:sz w:val="20"/>
          <w:szCs w:val="22"/>
        </w:rPr>
        <w:t>11.(    )</w:t>
      </w:r>
      <w:r w:rsidRPr="00571ACE">
        <w:rPr>
          <w:sz w:val="20"/>
          <w:szCs w:val="20"/>
        </w:rPr>
        <w:t xml:space="preserve"> Baskın genle çekinik gen yan yana gelirse baskın gen fenotipi belirler.</w:t>
      </w:r>
    </w:p>
    <w:p w:rsidR="000F7AD1" w:rsidRPr="00571ACE" w:rsidRDefault="000F7AD1" w:rsidP="00571ACE">
      <w:pPr>
        <w:ind w:left="567" w:hanging="709"/>
        <w:rPr>
          <w:sz w:val="20"/>
          <w:szCs w:val="20"/>
        </w:rPr>
      </w:pPr>
      <w:r w:rsidRPr="00571ACE">
        <w:rPr>
          <w:sz w:val="20"/>
          <w:szCs w:val="20"/>
        </w:rPr>
        <w:t>12.(    ) Erkeklerde eşeye bağlı kalıtsal hastalıklarda taşıyıcı olma durumu görülmez.</w:t>
      </w:r>
    </w:p>
    <w:p w:rsidR="000F7AD1" w:rsidRPr="00571ACE" w:rsidRDefault="000F7AD1" w:rsidP="00571ACE">
      <w:pPr>
        <w:ind w:left="567" w:hanging="709"/>
        <w:rPr>
          <w:sz w:val="20"/>
          <w:szCs w:val="20"/>
        </w:rPr>
      </w:pPr>
      <w:r w:rsidRPr="00571ACE">
        <w:rPr>
          <w:sz w:val="20"/>
          <w:szCs w:val="20"/>
        </w:rPr>
        <w:t xml:space="preserve">13.(   </w:t>
      </w:r>
      <w:r>
        <w:rPr>
          <w:sz w:val="20"/>
          <w:szCs w:val="20"/>
        </w:rPr>
        <w:t xml:space="preserve"> </w:t>
      </w:r>
      <w:r w:rsidRPr="00571ACE">
        <w:rPr>
          <w:sz w:val="20"/>
          <w:szCs w:val="20"/>
        </w:rPr>
        <w:t>) Modifikasyon çevre şartlarıyla DNA’nın yapısında meydana gelen değişmelerdir.</w:t>
      </w:r>
    </w:p>
    <w:p w:rsidR="000F7AD1" w:rsidRPr="00571ACE" w:rsidRDefault="000F7AD1" w:rsidP="00571ACE">
      <w:pPr>
        <w:ind w:left="567" w:hanging="709"/>
        <w:rPr>
          <w:sz w:val="20"/>
          <w:szCs w:val="20"/>
        </w:rPr>
      </w:pPr>
      <w:r w:rsidRPr="00571ACE">
        <w:rPr>
          <w:sz w:val="20"/>
          <w:szCs w:val="20"/>
        </w:rPr>
        <w:t>14.(</w:t>
      </w:r>
      <w:r>
        <w:rPr>
          <w:sz w:val="20"/>
          <w:szCs w:val="20"/>
        </w:rPr>
        <w:t xml:space="preserve">   </w:t>
      </w:r>
      <w:r w:rsidRPr="00571ACE">
        <w:rPr>
          <w:sz w:val="20"/>
          <w:szCs w:val="20"/>
        </w:rPr>
        <w:t xml:space="preserve"> ) Akraba evliliği, hastalık taşıyan genlerin bir araya gelme olasılığını azaltır      </w:t>
      </w:r>
    </w:p>
    <w:p w:rsidR="000F7AD1" w:rsidRPr="003C05DB" w:rsidRDefault="000F7AD1" w:rsidP="00791DD7">
      <w:pPr>
        <w:ind w:left="-142"/>
        <w:rPr>
          <w:sz w:val="10"/>
          <w:szCs w:val="10"/>
        </w:rPr>
      </w:pPr>
      <w:r>
        <w:rPr>
          <w:noProof/>
        </w:rPr>
        <w:pict>
          <v:group id="Group 25" o:spid="_x0000_s1029" style="position:absolute;left:0;text-align:left;margin-left:-7.4pt;margin-top:.85pt;width:271.1pt;height:31.1pt;flip:y;z-index:251645952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">
            <v:roundrect id="AutoShape 26" o:spid="_x0000_s1030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DvMgA&#10;AADdAAAADwAAAGRycy9kb3ducmV2LnhtbESPT2vCQBTE74LfYXmCt7qrFv9EV6kt0l5EmpaCt2f2&#10;mQSzb0N2a9Jv3y0UPA4z8xtmve1sJW7U+NKxhvFIgSDOnCk51/D5sX9YgPAB2WDlmDT8kIftpt9b&#10;Y2Jcy+90S0MuIoR9ghqKEOpESp8VZNGPXE0cvYtrLIYom1yaBtsIt5WcKDWTFkuOCwXW9FxQdk2/&#10;rYbs5Uulr6fH3Xk53XfH3WJ+GLdnrYeD7mkFIlAX7uH/9pvRMFGzJfy9iU9Ab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eAO8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6" inset=".5mm,.3mm,.5mm,.3mm">
                <w:txbxContent>
                  <w:p w:rsidR="000F7AD1" w:rsidRPr="00827622" w:rsidRDefault="000F7AD1" w:rsidP="00667D66">
                    <w:pPr>
                      <w:jc w:val="center"/>
                      <w:rPr>
                        <w:sz w:val="18"/>
                        <w:szCs w:val="16"/>
                      </w:rPr>
                    </w:pPr>
                    <w:r w:rsidRPr="00827622">
                      <w:rPr>
                        <w:b/>
                        <w:sz w:val="20"/>
                        <w:szCs w:val="18"/>
                      </w:rPr>
                      <w:t>Aşağıda verilen kavram haritasında boş bırakılan yerleri uygun kelimelerle doldurunuz.</w:t>
                    </w:r>
                  </w:p>
                </w:txbxContent>
              </v:textbox>
            </v:roundrect>
            <v:roundrect id="AutoShape 27" o:spid="_x0000_s1031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s8/MQA&#10;AADdAAAADwAAAGRycy9kb3ducmV2LnhtbERPz2vCMBS+D/wfwhO8zUQ3plaj6ES2i4hVBrs9m2db&#10;bF5Kk9nuv18OA48f3+/FqrOVuFPjS8caRkMFgjhzpuRcw/m0e56C8AHZYOWYNPySh9Wy97TAxLiW&#10;j3RPQy5iCPsENRQh1ImUPivIoh+6mjhyV9dYDBE2uTQNtjHcVnKs1Ju0WHJsKLCm94KyW/pjNWTb&#10;L5V+fL9uLrOXXXfYTCf7UXvRetDv1nMQgbrwEP+7P42GsZrE/fFNf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PPzEAAAA3Q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style="mso-next-textbox:#AutoShape 27" inset=".5mm,.3mm,.5mm,.3mm">
                <w:txbxContent>
                  <w:p w:rsidR="000F7AD1" w:rsidRPr="00A64C3C" w:rsidRDefault="000F7AD1" w:rsidP="008268B7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AutoShape 28" o:spid="_x0000_s1032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eZZ8gA&#10;AADdAAAADwAAAGRycy9kb3ducmV2LnhtbESPQWvCQBSE74L/YXmF3nQ3tlSNrlJbpL2U0iiCt2f2&#10;NQlm34bs1sR/7xYKPQ4z8w2zXPe2FhdqfeVYQzJWIIhzZyouNOx329EMhA/IBmvHpOFKHtar4WCJ&#10;qXEdf9ElC4WIEPYpaihDaFIpfV6SRT92DXH0vl1rMUTZFtK02EW4reVEqSdpseK4UGJDLyXl5+zH&#10;ashfDyp7Oz5uTvOHbf+5mU0/ku6k9f1d/7wAEagP/+G/9rvRMFHTBH7fxCcgV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15ln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8" inset=".5mm,.3mm,.5mm,.3mm">
                <w:txbxContent>
                  <w:p w:rsidR="000F7AD1" w:rsidRPr="00F43DBC" w:rsidRDefault="000F7AD1" w:rsidP="00083B6B">
                    <w:pP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</w:pPr>
                    <w:r w:rsidRPr="00F43DBC"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10</w:t>
                    </w:r>
                  </w:p>
                  <w:p w:rsidR="000F7AD1" w:rsidRPr="00F43DBC" w:rsidRDefault="000F7AD1" w:rsidP="00083B6B">
                    <w:pP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</w:pPr>
                    <w:r w:rsidRPr="00F43DBC"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0F7AD1" w:rsidRPr="00C90A76" w:rsidRDefault="000F7AD1" w:rsidP="00791DD7">
      <w:pPr>
        <w:ind w:left="-142"/>
        <w:rPr>
          <w:sz w:val="22"/>
          <w:szCs w:val="22"/>
        </w:rPr>
      </w:pPr>
      <w:r w:rsidRPr="00C90A76">
        <w:rPr>
          <w:sz w:val="22"/>
          <w:szCs w:val="22"/>
        </w:rPr>
        <w:t>.</w:t>
      </w:r>
    </w:p>
    <w:p w:rsidR="000F7AD1" w:rsidRPr="00C90A76" w:rsidRDefault="000F7AD1" w:rsidP="00791DD7">
      <w:pPr>
        <w:pStyle w:val="ListParagraph"/>
        <w:spacing w:after="200" w:line="360" w:lineRule="auto"/>
        <w:ind w:left="-142"/>
        <w:rPr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8.45pt;margin-top:13.6pt;width:278.95pt;height:43.0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" strokeweight="1pt">
            <v:stroke dashstyle="dash"/>
            <v:textbox style="mso-next-textbox:#_x0000_s1033">
              <w:txbxContent>
                <w:p w:rsidR="000F7AD1" w:rsidRPr="003C05DB" w:rsidRDefault="000F7AD1" w:rsidP="00C90A76">
                  <w:pPr>
                    <w:jc w:val="center"/>
                    <w:rPr>
                      <w:b/>
                      <w:bCs/>
                      <w:sz w:val="20"/>
                      <w:szCs w:val="18"/>
                    </w:rPr>
                  </w:pPr>
                  <w:r w:rsidRPr="003C05DB">
                    <w:rPr>
                      <w:b/>
                      <w:bCs/>
                      <w:sz w:val="20"/>
                      <w:szCs w:val="18"/>
                    </w:rPr>
                    <w:t>Eşeysiz üreme-Bezelye-Down sendromu-Fenotip-Genotip</w:t>
                  </w:r>
                  <w:r>
                    <w:rPr>
                      <w:b/>
                      <w:bCs/>
                      <w:sz w:val="20"/>
                      <w:szCs w:val="18"/>
                    </w:rPr>
                    <w:t>-</w:t>
                  </w:r>
                  <w:r w:rsidRPr="003C05DB">
                    <w:rPr>
                      <w:b/>
                      <w:bCs/>
                      <w:sz w:val="20"/>
                      <w:szCs w:val="18"/>
                    </w:rPr>
                    <w:t>Çekinik gen-Ara lamel-Mitoz-Parça degişimi-Modifikasyon</w:t>
                  </w:r>
                  <w:r>
                    <w:rPr>
                      <w:b/>
                      <w:bCs/>
                      <w:sz w:val="20"/>
                      <w:szCs w:val="18"/>
                    </w:rPr>
                    <w:t xml:space="preserve">- Vücut- Üreme </w:t>
                  </w:r>
                </w:p>
                <w:p w:rsidR="000F7AD1" w:rsidRPr="00373001" w:rsidRDefault="000F7AD1" w:rsidP="00373001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0F7AD1" w:rsidRPr="00373001" w:rsidRDefault="000F7AD1" w:rsidP="00373001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0F7AD1" w:rsidRPr="00373001" w:rsidRDefault="000F7AD1" w:rsidP="00373001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0F7AD1" w:rsidRPr="00373001" w:rsidRDefault="000F7AD1" w:rsidP="00373001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0F7AD1" w:rsidRPr="00373001" w:rsidRDefault="000F7AD1" w:rsidP="00373001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0F7AD1" w:rsidRDefault="000F7AD1" w:rsidP="00373001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0F7AD1" w:rsidRPr="005925E3" w:rsidRDefault="000F7AD1" w:rsidP="0037300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0F7AD1" w:rsidRPr="00C90A76" w:rsidRDefault="000F7AD1" w:rsidP="00147A56">
      <w:pPr>
        <w:pStyle w:val="ListParagraph"/>
        <w:spacing w:after="200" w:line="360" w:lineRule="auto"/>
        <w:ind w:left="0"/>
        <w:rPr>
          <w:bCs/>
          <w:sz w:val="22"/>
          <w:szCs w:val="22"/>
        </w:rPr>
      </w:pPr>
    </w:p>
    <w:p w:rsidR="000F7AD1" w:rsidRPr="00C90A76" w:rsidRDefault="000F7AD1" w:rsidP="00C9779A">
      <w:pPr>
        <w:jc w:val="both"/>
        <w:rPr>
          <w:b/>
          <w:sz w:val="22"/>
          <w:szCs w:val="22"/>
        </w:rPr>
      </w:pPr>
    </w:p>
    <w:p w:rsidR="000F7AD1" w:rsidRPr="00571ACE" w:rsidRDefault="000F7AD1" w:rsidP="005872EE">
      <w:pPr>
        <w:jc w:val="both"/>
        <w:rPr>
          <w:sz w:val="8"/>
          <w:szCs w:val="22"/>
        </w:rPr>
      </w:pPr>
      <w:r>
        <w:rPr>
          <w:sz w:val="22"/>
          <w:szCs w:val="22"/>
        </w:rPr>
        <w:t xml:space="preserve"> </w:t>
      </w:r>
    </w:p>
    <w:p w:rsidR="000F7AD1" w:rsidRPr="003C05DB" w:rsidRDefault="000F7AD1" w:rsidP="00571ACE">
      <w:pPr>
        <w:numPr>
          <w:ilvl w:val="0"/>
          <w:numId w:val="32"/>
        </w:numPr>
        <w:spacing w:line="276" w:lineRule="auto"/>
        <w:ind w:left="426" w:hanging="426"/>
        <w:rPr>
          <w:sz w:val="20"/>
          <w:szCs w:val="22"/>
        </w:rPr>
      </w:pPr>
      <w:r w:rsidRPr="003C05DB">
        <w:rPr>
          <w:sz w:val="20"/>
          <w:szCs w:val="22"/>
        </w:rPr>
        <w:t>………………………………. olan bireylerin vücut hücrelerinde 46 kromozom yerine 47 kromozom vardır.</w:t>
      </w:r>
    </w:p>
    <w:p w:rsidR="000F7AD1" w:rsidRPr="003C05DB" w:rsidRDefault="000F7AD1" w:rsidP="00571ACE">
      <w:pPr>
        <w:pStyle w:val="ListParagraph"/>
        <w:widowControl w:val="0"/>
        <w:numPr>
          <w:ilvl w:val="0"/>
          <w:numId w:val="32"/>
        </w:numPr>
        <w:spacing w:line="276" w:lineRule="auto"/>
        <w:ind w:left="357" w:hanging="357"/>
        <w:rPr>
          <w:sz w:val="20"/>
          <w:szCs w:val="22"/>
        </w:rPr>
      </w:pPr>
      <w:r w:rsidRPr="003C05DB">
        <w:rPr>
          <w:sz w:val="20"/>
          <w:szCs w:val="22"/>
        </w:rPr>
        <w:t>Bitki hücresinde sitoplazma bölünmesinde …………    oluşur.</w:t>
      </w:r>
    </w:p>
    <w:p w:rsidR="000F7AD1" w:rsidRPr="003C05DB" w:rsidRDefault="000F7AD1" w:rsidP="00571ACE">
      <w:pPr>
        <w:pStyle w:val="ListParagraph"/>
        <w:widowControl w:val="0"/>
        <w:numPr>
          <w:ilvl w:val="0"/>
          <w:numId w:val="32"/>
        </w:numPr>
        <w:spacing w:line="276" w:lineRule="auto"/>
        <w:ind w:left="357" w:hanging="357"/>
        <w:rPr>
          <w:sz w:val="20"/>
          <w:szCs w:val="22"/>
        </w:rPr>
      </w:pPr>
      <w:r w:rsidRPr="003C05DB">
        <w:rPr>
          <w:sz w:val="20"/>
          <w:szCs w:val="22"/>
        </w:rPr>
        <w:t>Mendel çalışmalarını ………………… bitkisi ile yapmıştır.</w:t>
      </w:r>
    </w:p>
    <w:p w:rsidR="000F7AD1" w:rsidRPr="003C05DB" w:rsidRDefault="000F7AD1" w:rsidP="00571ACE">
      <w:pPr>
        <w:pStyle w:val="ListParagraph"/>
        <w:widowControl w:val="0"/>
        <w:numPr>
          <w:ilvl w:val="0"/>
          <w:numId w:val="32"/>
        </w:numPr>
        <w:spacing w:line="276" w:lineRule="auto"/>
        <w:ind w:left="357" w:hanging="357"/>
        <w:rPr>
          <w:sz w:val="20"/>
          <w:szCs w:val="22"/>
        </w:rPr>
      </w:pPr>
      <w:r w:rsidRPr="003C05DB">
        <w:rPr>
          <w:sz w:val="20"/>
          <w:szCs w:val="22"/>
        </w:rPr>
        <w:t xml:space="preserve">Canlının genetik yapısında yer alan özelliklere ………  denir.  </w:t>
      </w:r>
    </w:p>
    <w:p w:rsidR="000F7AD1" w:rsidRPr="003C05DB" w:rsidRDefault="000F7AD1" w:rsidP="00571ACE">
      <w:pPr>
        <w:pStyle w:val="ListParagraph"/>
        <w:widowControl w:val="0"/>
        <w:numPr>
          <w:ilvl w:val="0"/>
          <w:numId w:val="32"/>
        </w:numPr>
        <w:spacing w:line="276" w:lineRule="auto"/>
        <w:ind w:left="357" w:hanging="357"/>
        <w:rPr>
          <w:sz w:val="20"/>
          <w:szCs w:val="22"/>
        </w:rPr>
      </w:pPr>
      <w:r w:rsidRPr="003C05DB">
        <w:rPr>
          <w:sz w:val="20"/>
          <w:szCs w:val="22"/>
        </w:rPr>
        <w:t>………………… hücre bölünmesinde parça değişimi gözlenmez.</w:t>
      </w:r>
    </w:p>
    <w:p w:rsidR="000F7AD1" w:rsidRPr="003C05DB" w:rsidRDefault="000F7AD1" w:rsidP="00571ACE">
      <w:pPr>
        <w:numPr>
          <w:ilvl w:val="0"/>
          <w:numId w:val="32"/>
        </w:numPr>
        <w:spacing w:line="276" w:lineRule="auto"/>
        <w:ind w:left="357" w:hanging="357"/>
        <w:rPr>
          <w:sz w:val="20"/>
          <w:szCs w:val="22"/>
        </w:rPr>
      </w:pPr>
      <w:r w:rsidRPr="003C05DB">
        <w:rPr>
          <w:sz w:val="20"/>
          <w:szCs w:val="22"/>
        </w:rPr>
        <w:t>Baskın genlerle birlikte kendi özelliğini göstermeyen genlere ………………………………… denir.</w:t>
      </w:r>
    </w:p>
    <w:p w:rsidR="000F7AD1" w:rsidRPr="003C05DB" w:rsidRDefault="000F7AD1" w:rsidP="00571ACE">
      <w:pPr>
        <w:pStyle w:val="ListParagraph"/>
        <w:widowControl w:val="0"/>
        <w:numPr>
          <w:ilvl w:val="0"/>
          <w:numId w:val="32"/>
        </w:numPr>
        <w:spacing w:line="276" w:lineRule="auto"/>
        <w:ind w:left="357" w:hanging="357"/>
        <w:rPr>
          <w:sz w:val="20"/>
          <w:szCs w:val="22"/>
        </w:rPr>
      </w:pPr>
      <w:r w:rsidRPr="003C05DB">
        <w:rPr>
          <w:sz w:val="20"/>
          <w:szCs w:val="22"/>
        </w:rPr>
        <w:t>Tomurcuklanarak üreme bir ……………………… şeklidir.</w:t>
      </w:r>
    </w:p>
    <w:p w:rsidR="000F7AD1" w:rsidRPr="007D4465" w:rsidRDefault="000F7AD1" w:rsidP="00571ACE">
      <w:pPr>
        <w:pStyle w:val="ListParagraph"/>
        <w:numPr>
          <w:ilvl w:val="0"/>
          <w:numId w:val="32"/>
        </w:numPr>
        <w:spacing w:line="276" w:lineRule="auto"/>
        <w:contextualSpacing w:val="0"/>
        <w:rPr>
          <w:sz w:val="20"/>
          <w:szCs w:val="20"/>
        </w:rPr>
      </w:pPr>
      <w:r w:rsidRPr="007D4465">
        <w:rPr>
          <w:sz w:val="20"/>
          <w:szCs w:val="20"/>
        </w:rPr>
        <w:t>Mutasyonlar ……………………… hücrelerinde oluşursa kalıtsal olur.</w:t>
      </w:r>
    </w:p>
    <w:p w:rsidR="000F7AD1" w:rsidRPr="003C05DB" w:rsidRDefault="000F7AD1" w:rsidP="00571ACE">
      <w:pPr>
        <w:numPr>
          <w:ilvl w:val="0"/>
          <w:numId w:val="32"/>
        </w:numPr>
        <w:spacing w:line="276" w:lineRule="auto"/>
        <w:ind w:left="357" w:right="-187" w:hanging="357"/>
        <w:rPr>
          <w:sz w:val="20"/>
          <w:szCs w:val="22"/>
        </w:rPr>
      </w:pPr>
      <w:r w:rsidRPr="003C05DB">
        <w:rPr>
          <w:bCs/>
          <w:sz w:val="20"/>
          <w:szCs w:val="22"/>
        </w:rPr>
        <w:t>Mayoz bölünme esnasında meydana gelen……………………….kalıtsal çeşitliğe sebep olur.</w:t>
      </w:r>
    </w:p>
    <w:p w:rsidR="000F7AD1" w:rsidRPr="003C05DB" w:rsidRDefault="000F7AD1" w:rsidP="00571ACE">
      <w:pPr>
        <w:numPr>
          <w:ilvl w:val="0"/>
          <w:numId w:val="32"/>
        </w:numPr>
        <w:spacing w:line="276" w:lineRule="auto"/>
        <w:outlineLvl w:val="0"/>
        <w:rPr>
          <w:sz w:val="20"/>
          <w:szCs w:val="22"/>
        </w:rPr>
      </w:pPr>
      <w:r w:rsidRPr="003C05DB">
        <w:rPr>
          <w:sz w:val="20"/>
          <w:szCs w:val="22"/>
        </w:rPr>
        <w:t>Çevre şartlarının etkisiyle kalıtsal olmayan değişikliklere ……………………………..denir.</w:t>
      </w:r>
    </w:p>
    <w:p w:rsidR="000F7AD1" w:rsidRDefault="000F7AD1" w:rsidP="00C90A76">
      <w:pPr>
        <w:spacing w:line="264" w:lineRule="auto"/>
        <w:outlineLvl w:val="0"/>
        <w:rPr>
          <w:sz w:val="22"/>
          <w:szCs w:val="22"/>
        </w:rPr>
      </w:pPr>
      <w:r>
        <w:rPr>
          <w:noProof/>
        </w:rPr>
        <w:pict>
          <v:group id="Group 2037" o:spid="_x0000_s1034" style="position:absolute;margin-left:-15.9pt;margin-top:4.35pt;width:279.6pt;height:33.4pt;z-index:251651072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">
            <v:roundrect id="AutoShape 2038" o:spid="_x0000_s1035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f46MgA&#10;AADdAAAADwAAAGRycy9kb3ducmV2LnhtbESPQWvCQBSE7wX/w/IEb3VXbdVGV6kW0YuUpqXQ2zP7&#10;TEKzb0N2Nem/7wqFHoeZ+YZZrjtbiSs1vnSsYTRUIIgzZ0rONXy87+7nIHxANlg5Jg0/5GG96t0t&#10;MTGu5Te6piEXEcI+QQ1FCHUipc8KsuiHriaO3tk1FkOUTS5Ng22E20qOlZpKiyXHhQJr2haUfacX&#10;qyF7+VTp/uthc3qa7LrXzXx2HLUnrQf97nkBIlAX/sN/7YPRMFaPM7i9iU9Ar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x/jo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038" inset=".5mm,.3mm,.5mm,.3mm">
                <w:txbxContent>
                  <w:p w:rsidR="000F7AD1" w:rsidRPr="00256F52" w:rsidRDefault="000F7AD1" w:rsidP="001716E2">
                    <w:pPr>
                      <w:ind w:right="-288"/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Aşağıdaki kavramları cümleler ile eşleştiriniz.</w:t>
                    </w:r>
                  </w:p>
                  <w:p w:rsidR="000F7AD1" w:rsidRPr="000E1DE7" w:rsidRDefault="000F7AD1" w:rsidP="00B729A5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0F7AD1" w:rsidRPr="00454E6D" w:rsidRDefault="000F7AD1" w:rsidP="00B729A5"/>
                </w:txbxContent>
              </v:textbox>
            </v:roundrect>
            <v:roundrect id="AutoShape 2039" o:spid="_x0000_s1036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hsmsUA&#10;AADdAAAADwAAAGRycy9kb3ducmV2LnhtbERPy2rCQBTdF/oPwy24qzNq6yM6SrVI3UhpLAV318w1&#10;Cc3cCZnRxL93FoUuD+e9WHW2EldqfOlYw6CvQBBnzpSca/g+bJ+nIHxANlg5Jg038rBaPj4sMDGu&#10;5S+6piEXMYR9ghqKEOpESp8VZNH3XU0cubNrLIYIm1yaBtsYbis5VGosLZYcGwqsaVNQ9pterIbs&#10;/UelH8eX9Wk22naf6+lkP2hPWveeurc5iEBd+Bf/uXdGw1C9xrnxTX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WGyaxQAAAN0AAAAPAAAAAAAAAAAAAAAAAJgCAABkcnMv&#10;ZG93bnJldi54bWxQSwUGAAAAAAQABAD1AAAAigMAAAAA&#10;" strokecolor="#c2d69b" strokeweight="1pt">
              <v:fill color2="#d6e3bc" focus="100%" type="gradient"/>
              <v:shadow on="t" color="#4e6128" opacity=".5" offset="1pt"/>
              <v:textbox style="mso-next-textbox:#AutoShape 2039" inset=".5mm,.3mm,.5mm,.3mm">
                <w:txbxContent>
                  <w:p w:rsidR="000F7AD1" w:rsidRPr="00A64C3C" w:rsidRDefault="000F7AD1" w:rsidP="00B729A5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AutoShape 2040" o:spid="_x0000_s1037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JAcgA&#10;AADdAAAADwAAAGRycy9kb3ducmV2LnhtbESPQWvCQBSE7wX/w/KE3uquVqumrlJbpF5KaRSht2f2&#10;mQSzb0N2a9J/7wqFHoeZ+YZZrDpbiQs1vnSsYThQIIgzZ0rONex3m4cZCB+QDVaOScMveVgte3cL&#10;TIxr+YsuachFhLBPUEMRQp1I6bOCLPqBq4mjd3KNxRBlk0vTYBvhtpIjpZ6kxZLjQoE1vRaUndMf&#10;qyF7O6j0/Xu8Ps4fN93nejb9GLZHre/73csziEBd+A//tbdGw0hN5nB7E5+AX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FMkB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040" inset=".5mm,.3mm,.5mm,.3mm">
                <w:txbxContent>
                  <w:p w:rsidR="000F7AD1" w:rsidRPr="00654F77" w:rsidRDefault="000F7AD1" w:rsidP="00B729A5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 xml:space="preserve">7 </w:t>
                    </w: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an</w:t>
                    </w:r>
                  </w:p>
                </w:txbxContent>
              </v:textbox>
            </v:roundrect>
          </v:group>
        </w:pict>
      </w:r>
    </w:p>
    <w:p w:rsidR="000F7AD1" w:rsidRDefault="000F7AD1" w:rsidP="00C90A76">
      <w:pPr>
        <w:spacing w:line="264" w:lineRule="auto"/>
        <w:outlineLvl w:val="0"/>
        <w:rPr>
          <w:sz w:val="22"/>
          <w:szCs w:val="22"/>
        </w:rPr>
      </w:pPr>
    </w:p>
    <w:p w:rsidR="000F7AD1" w:rsidRPr="00C90A76" w:rsidRDefault="000F7AD1" w:rsidP="00C90A76">
      <w:pPr>
        <w:spacing w:line="264" w:lineRule="auto"/>
        <w:outlineLvl w:val="0"/>
        <w:rPr>
          <w:sz w:val="22"/>
          <w:szCs w:val="22"/>
        </w:rPr>
      </w:pPr>
    </w:p>
    <w:p w:rsidR="000F7AD1" w:rsidRPr="00C90A76" w:rsidRDefault="000F7AD1" w:rsidP="00C90A76">
      <w:pPr>
        <w:spacing w:line="312" w:lineRule="auto"/>
        <w:rPr>
          <w:sz w:val="22"/>
          <w:szCs w:val="22"/>
        </w:rPr>
      </w:pPr>
    </w:p>
    <w:p w:rsidR="000F7AD1" w:rsidRDefault="000F7AD1" w:rsidP="005872EE">
      <w:pPr>
        <w:jc w:val="both"/>
        <w:rPr>
          <w:sz w:val="22"/>
          <w:szCs w:val="22"/>
        </w:rPr>
      </w:pPr>
      <w:r>
        <w:rPr>
          <w:noProof/>
        </w:rPr>
        <w:pict>
          <v:group id="_x0000_s1038" style="position:absolute;left:0;text-align:left;margin-left:-5.1pt;margin-top:45pt;width:275.25pt;height:40.7pt;z-index:251654144" coordorigin="562,1969" coordsize="5271,600">
            <v:roundrect id="_x0000_s1039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9" inset=".5mm,.3mm,.5mm,.3mm">
                <w:txbxContent>
                  <w:p w:rsidR="000F7AD1" w:rsidRPr="003C05DB" w:rsidRDefault="000F7AD1" w:rsidP="003C05DB">
                    <w:pPr>
                      <w:ind w:right="-288"/>
                      <w:jc w:val="center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  <w:r w:rsidRPr="003C05DB">
                      <w:rPr>
                        <w:b/>
                        <w:sz w:val="20"/>
                        <w:szCs w:val="18"/>
                      </w:rPr>
                      <w:t>Mayoz ve mitoza ait özellikler karışık olarak sıralanmıştır. Özelliğin hangi bölünmeye ait olduğunu X işareti ile belirtiniz.</w:t>
                    </w:r>
                  </w:p>
                  <w:p w:rsidR="000F7AD1" w:rsidRPr="006C24E4" w:rsidRDefault="000F7AD1" w:rsidP="00373001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_x0000_s1040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0" inset=".5mm,.3mm,.5mm,.3mm">
                <w:txbxContent>
                  <w:p w:rsidR="000F7AD1" w:rsidRPr="004C6E9D" w:rsidRDefault="000F7AD1" w:rsidP="00373001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oundrect>
            <v:roundrect id="_x0000_s1041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1" inset=".5mm,.3mm,.5mm,.3mm">
                <w:txbxContent>
                  <w:p w:rsidR="000F7AD1" w:rsidRDefault="000F7AD1" w:rsidP="0037300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10</w:t>
                    </w:r>
                  </w:p>
                  <w:p w:rsidR="000F7AD1" w:rsidRPr="00654F77" w:rsidRDefault="000F7AD1" w:rsidP="00373001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0F7AD1" w:rsidRDefault="000F7AD1" w:rsidP="005872EE">
      <w:pPr>
        <w:jc w:val="both"/>
        <w:rPr>
          <w:sz w:val="22"/>
          <w:szCs w:val="22"/>
        </w:rPr>
      </w:pPr>
    </w:p>
    <w:p w:rsidR="000F7AD1" w:rsidRDefault="000F7AD1" w:rsidP="005872EE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right" w:tblpY="182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9"/>
        <w:gridCol w:w="897"/>
        <w:gridCol w:w="1029"/>
      </w:tblGrid>
      <w:tr w:rsidR="000F7AD1" w:rsidRPr="00FD7347" w:rsidTr="00FD01FF">
        <w:tc>
          <w:tcPr>
            <w:tcW w:w="3285" w:type="pct"/>
          </w:tcPr>
          <w:p w:rsidR="000F7AD1" w:rsidRPr="00FD7347" w:rsidRDefault="000F7AD1" w:rsidP="00FD01FF">
            <w:pPr>
              <w:ind w:left="36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FD7347">
              <w:rPr>
                <w:rFonts w:ascii="Verdana" w:hAnsi="Verdana" w:cs="Arial"/>
                <w:b/>
                <w:sz w:val="18"/>
                <w:szCs w:val="18"/>
              </w:rPr>
              <w:t>ÖZELLİK</w:t>
            </w:r>
          </w:p>
        </w:tc>
        <w:tc>
          <w:tcPr>
            <w:tcW w:w="799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FD7347">
              <w:rPr>
                <w:rFonts w:ascii="Verdana" w:hAnsi="Verdana" w:cs="Arial"/>
                <w:b/>
                <w:sz w:val="18"/>
                <w:szCs w:val="18"/>
              </w:rPr>
              <w:t>MİTOZ</w:t>
            </w:r>
          </w:p>
        </w:tc>
        <w:tc>
          <w:tcPr>
            <w:tcW w:w="916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FD7347">
              <w:rPr>
                <w:rFonts w:ascii="Verdana" w:hAnsi="Verdana" w:cs="Arial"/>
                <w:b/>
                <w:sz w:val="18"/>
                <w:szCs w:val="18"/>
              </w:rPr>
              <w:t>MAYOZ</w:t>
            </w:r>
          </w:p>
        </w:tc>
      </w:tr>
      <w:tr w:rsidR="000F7AD1" w:rsidRPr="00FD7347" w:rsidTr="00FD01FF">
        <w:tc>
          <w:tcPr>
            <w:tcW w:w="3285" w:type="pct"/>
          </w:tcPr>
          <w:p w:rsidR="000F7AD1" w:rsidRPr="001716E2" w:rsidRDefault="000F7AD1" w:rsidP="00FD01FF">
            <w:pPr>
              <w:jc w:val="both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Vücut hücrelerinde görülür</w:t>
            </w:r>
          </w:p>
        </w:tc>
        <w:tc>
          <w:tcPr>
            <w:tcW w:w="799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16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F7AD1" w:rsidRPr="00FD7347" w:rsidTr="00FD01FF">
        <w:tc>
          <w:tcPr>
            <w:tcW w:w="3285" w:type="pct"/>
          </w:tcPr>
          <w:p w:rsidR="000F7AD1" w:rsidRPr="001716E2" w:rsidRDefault="000F7AD1" w:rsidP="00FD01FF">
            <w:pPr>
              <w:jc w:val="both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2 tane yeni hücre oluşur</w:t>
            </w:r>
          </w:p>
        </w:tc>
        <w:tc>
          <w:tcPr>
            <w:tcW w:w="799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16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F7AD1" w:rsidRPr="00FD7347" w:rsidTr="00FD01FF">
        <w:tc>
          <w:tcPr>
            <w:tcW w:w="3285" w:type="pct"/>
          </w:tcPr>
          <w:p w:rsidR="000F7AD1" w:rsidRPr="001716E2" w:rsidRDefault="000F7AD1" w:rsidP="00FD01FF">
            <w:pPr>
              <w:jc w:val="both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Yavru hücreler n kromozomludur</w:t>
            </w:r>
          </w:p>
        </w:tc>
        <w:tc>
          <w:tcPr>
            <w:tcW w:w="799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16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F7AD1" w:rsidRPr="00FD7347" w:rsidTr="00FD01FF">
        <w:tc>
          <w:tcPr>
            <w:tcW w:w="3285" w:type="pct"/>
          </w:tcPr>
          <w:p w:rsidR="000F7AD1" w:rsidRPr="001716E2" w:rsidRDefault="000F7AD1" w:rsidP="00FD01FF">
            <w:pPr>
              <w:jc w:val="both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Yavru hücreler birbirinin aynıdır</w:t>
            </w:r>
          </w:p>
        </w:tc>
        <w:tc>
          <w:tcPr>
            <w:tcW w:w="799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16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F7AD1" w:rsidRPr="00FD7347" w:rsidTr="00FD01FF">
        <w:tc>
          <w:tcPr>
            <w:tcW w:w="3285" w:type="pct"/>
          </w:tcPr>
          <w:p w:rsidR="000F7AD1" w:rsidRPr="001716E2" w:rsidRDefault="000F7AD1" w:rsidP="00FD01FF">
            <w:pPr>
              <w:jc w:val="both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Yavru hücreler ana</w:t>
            </w:r>
            <w:r>
              <w:rPr>
                <w:sz w:val="20"/>
                <w:szCs w:val="18"/>
              </w:rPr>
              <w:t xml:space="preserve"> hücreden</w:t>
            </w:r>
            <w:r w:rsidRPr="001716E2">
              <w:rPr>
                <w:sz w:val="20"/>
                <w:szCs w:val="18"/>
              </w:rPr>
              <w:t xml:space="preserve"> farklıdır</w:t>
            </w:r>
          </w:p>
        </w:tc>
        <w:tc>
          <w:tcPr>
            <w:tcW w:w="799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16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F7AD1" w:rsidRPr="00FD7347" w:rsidTr="00FD01FF">
        <w:tc>
          <w:tcPr>
            <w:tcW w:w="3285" w:type="pct"/>
          </w:tcPr>
          <w:p w:rsidR="000F7AD1" w:rsidRPr="001716E2" w:rsidRDefault="000F7AD1" w:rsidP="00FD01FF">
            <w:pPr>
              <w:jc w:val="both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Eşeyli üreme için gereklidir</w:t>
            </w:r>
          </w:p>
        </w:tc>
        <w:tc>
          <w:tcPr>
            <w:tcW w:w="799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16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F7AD1" w:rsidRPr="00FD7347" w:rsidTr="00FD01FF">
        <w:tc>
          <w:tcPr>
            <w:tcW w:w="3285" w:type="pct"/>
          </w:tcPr>
          <w:p w:rsidR="000F7AD1" w:rsidRPr="001716E2" w:rsidRDefault="000F7AD1" w:rsidP="00FD01FF">
            <w:pPr>
              <w:jc w:val="both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Gelişme ve onarım için gereklidir</w:t>
            </w:r>
          </w:p>
        </w:tc>
        <w:tc>
          <w:tcPr>
            <w:tcW w:w="799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16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F7AD1" w:rsidRPr="00FD7347" w:rsidTr="00FD01FF">
        <w:tc>
          <w:tcPr>
            <w:tcW w:w="3285" w:type="pct"/>
          </w:tcPr>
          <w:p w:rsidR="000F7AD1" w:rsidRPr="001716E2" w:rsidRDefault="000F7AD1" w:rsidP="00FD01FF">
            <w:pPr>
              <w:jc w:val="both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 xml:space="preserve">Tür içi </w:t>
            </w:r>
            <w:r>
              <w:rPr>
                <w:sz w:val="20"/>
                <w:szCs w:val="18"/>
              </w:rPr>
              <w:t>çeşitlilik</w:t>
            </w:r>
            <w:r w:rsidRPr="001716E2">
              <w:rPr>
                <w:sz w:val="20"/>
                <w:szCs w:val="18"/>
              </w:rPr>
              <w:t xml:space="preserve"> sağlar</w:t>
            </w:r>
          </w:p>
        </w:tc>
        <w:tc>
          <w:tcPr>
            <w:tcW w:w="799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16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F7AD1" w:rsidRPr="00FD7347" w:rsidTr="00FD01FF">
        <w:tc>
          <w:tcPr>
            <w:tcW w:w="3285" w:type="pct"/>
          </w:tcPr>
          <w:p w:rsidR="000F7AD1" w:rsidRPr="001716E2" w:rsidRDefault="000F7AD1" w:rsidP="00FD01FF">
            <w:pPr>
              <w:jc w:val="both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Döllenmeden ölene dek görülür</w:t>
            </w:r>
          </w:p>
        </w:tc>
        <w:tc>
          <w:tcPr>
            <w:tcW w:w="799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16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F7AD1" w:rsidRPr="00FD7347" w:rsidTr="00FD01FF">
        <w:tc>
          <w:tcPr>
            <w:tcW w:w="3285" w:type="pct"/>
          </w:tcPr>
          <w:p w:rsidR="000F7AD1" w:rsidRPr="001716E2" w:rsidRDefault="000F7AD1" w:rsidP="00FD01FF">
            <w:pPr>
              <w:jc w:val="both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Sadece üreme çağında görülür</w:t>
            </w:r>
          </w:p>
        </w:tc>
        <w:tc>
          <w:tcPr>
            <w:tcW w:w="799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16" w:type="pct"/>
          </w:tcPr>
          <w:p w:rsidR="000F7AD1" w:rsidRPr="00FD7347" w:rsidRDefault="000F7AD1" w:rsidP="00FD01F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0F7AD1" w:rsidRDefault="000F7AD1" w:rsidP="005872EE">
      <w:pPr>
        <w:jc w:val="both"/>
        <w:rPr>
          <w:sz w:val="22"/>
          <w:szCs w:val="22"/>
        </w:rPr>
      </w:pPr>
      <w:r>
        <w:rPr>
          <w:noProof/>
        </w:rPr>
        <w:pict>
          <v:group id="_x0000_s1042" style="position:absolute;left:0;text-align:left;margin-left:-5.1pt;margin-top:149.4pt;width:281.15pt;height:33.5pt;z-index:251661312;mso-position-horizontal-relative:text;mso-position-vertical-relative:text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">
            <v:roundrect id="AutoShape 2059" o:spid="_x0000_s1043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sqvsYA&#10;AADbAAAADwAAAGRycy9kb3ducmV2LnhtbESPQWvCQBCF7wX/wzJCb3VjK62mrqItYi9SjFLobcxO&#10;k2B2NmS3Jv5751DobYb35r1v5sve1epCbag8GxiPElDEubcVFwaOh83DFFSIyBZrz2TgSgGWi8Hd&#10;HFPrO97TJYuFkhAOKRooY2xSrUNeksMw8g2xaD++dRhlbQttW+wk3NX6MUmetcOKpaHEht5Kys/Z&#10;rzOQv38l2fZ7sj7Nnjb953r6sht3J2Puh/3qFVSkPv6b/64/rOALvfwiA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sqvsYAAADb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style="mso-next-textbox:#AutoShape 2059" inset=".5mm,.3mm,.5mm,.3mm">
                <w:txbxContent>
                  <w:p w:rsidR="000F7AD1" w:rsidRPr="003C05DB" w:rsidRDefault="000F7AD1" w:rsidP="003C05DB">
                    <w:pPr>
                      <w:rPr>
                        <w:rFonts w:ascii="Comic Sans MS" w:hAnsi="Comic Sans MS"/>
                        <w:b/>
                        <w:bCs/>
                        <w:sz w:val="6"/>
                        <w:szCs w:val="18"/>
                      </w:rPr>
                    </w:pPr>
                  </w:p>
                  <w:p w:rsidR="000F7AD1" w:rsidRPr="003C05DB" w:rsidRDefault="000F7AD1" w:rsidP="003C05DB">
                    <w:pPr>
                      <w:jc w:val="center"/>
                      <w:rPr>
                        <w:rFonts w:ascii="Cambria" w:hAnsi="Cambria" w:cs="Tahoma"/>
                        <w:b/>
                        <w:sz w:val="16"/>
                        <w:szCs w:val="18"/>
                      </w:rPr>
                    </w:pPr>
                    <w:r w:rsidRPr="003C05DB">
                      <w:rPr>
                        <w:sz w:val="18"/>
                        <w:szCs w:val="18"/>
                      </w:rPr>
                      <w:t xml:space="preserve">Aşağıdaki örneklerin </w:t>
                    </w:r>
                    <w:r w:rsidRPr="003C05DB">
                      <w:rPr>
                        <w:b/>
                        <w:sz w:val="18"/>
                        <w:szCs w:val="18"/>
                      </w:rPr>
                      <w:t xml:space="preserve">Mutasyon, Modifikasyon ve Adaptasyon </w:t>
                    </w:r>
                    <w:r w:rsidRPr="003C05DB">
                      <w:rPr>
                        <w:sz w:val="18"/>
                        <w:szCs w:val="18"/>
                      </w:rPr>
                      <w:t>durumlardan hangisine ait olduğunu yazınız.</w:t>
                    </w:r>
                  </w:p>
                </w:txbxContent>
              </v:textbox>
            </v:roundrect>
            <v:roundrect id="AutoShape 2060" o:spid="_x0000_s1044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PJcQA&#10;AADbAAAADwAAAGRycy9kb3ducmV2LnhtbERPS2vCQBC+F/oflil4q5uo+EhdxQdSL6UYRehtzE6T&#10;0OxsyK4m/feuUOhtPr7nzJedqcSNGldaVhD3IxDEmdUl5wpOx93rFITzyBory6TglxwsF89Pc0y0&#10;bflAt9TnIoSwS1BB4X2dSOmyggy6vq2JA/dtG4M+wCaXusE2hJtKDqJoLA2WHBoKrGlTUPaTXo2C&#10;bHuO0vev0foyG+66z/V08hG3F6V6L93qDYSnzv+L/9x7HebH8PglHC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3jyX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style="mso-next-textbox:#AutoShape 2060" inset=".5mm,.3mm,.5mm,.3mm">
                <w:txbxContent>
                  <w:p w:rsidR="000F7AD1" w:rsidRPr="00A64C3C" w:rsidRDefault="000F7AD1" w:rsidP="003C05DB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AutoShape 2061" o:spid="_x0000_s1045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style="mso-next-textbox:#AutoShape 2061" inset=".5mm,.3mm,.5mm,.3mm">
                <w:txbxContent>
                  <w:p w:rsidR="000F7AD1" w:rsidRPr="00654F77" w:rsidRDefault="000F7AD1" w:rsidP="003C05DB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 xml:space="preserve">8 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0F7AD1" w:rsidRDefault="000F7AD1" w:rsidP="005872EE">
      <w:pPr>
        <w:jc w:val="both"/>
        <w:rPr>
          <w:sz w:val="22"/>
          <w:szCs w:val="22"/>
        </w:rPr>
      </w:pPr>
    </w:p>
    <w:p w:rsidR="000F7AD1" w:rsidRDefault="000F7AD1" w:rsidP="005872EE">
      <w:pPr>
        <w:jc w:val="both"/>
        <w:rPr>
          <w:sz w:val="22"/>
          <w:szCs w:val="22"/>
        </w:rPr>
      </w:pPr>
    </w:p>
    <w:p w:rsidR="000F7AD1" w:rsidRPr="001716E2" w:rsidRDefault="000F7AD1" w:rsidP="00C90A76">
      <w:pPr>
        <w:rPr>
          <w:sz w:val="12"/>
          <w:szCs w:val="18"/>
        </w:rPr>
      </w:pPr>
    </w:p>
    <w:tbl>
      <w:tblPr>
        <w:tblW w:w="5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2154"/>
      </w:tblGrid>
      <w:tr w:rsidR="000F7AD1" w:rsidRPr="001716E2" w:rsidTr="00EB4132">
        <w:trPr>
          <w:trHeight w:val="372"/>
        </w:trPr>
        <w:tc>
          <w:tcPr>
            <w:tcW w:w="3510" w:type="dxa"/>
            <w:vAlign w:val="center"/>
          </w:tcPr>
          <w:p w:rsidR="000F7AD1" w:rsidRPr="001716E2" w:rsidRDefault="000F7AD1" w:rsidP="00EB4132">
            <w:pPr>
              <w:pStyle w:val="Stil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Çuha çiçeğinin renginin sıcaklığa göre değişmesi</w:t>
            </w:r>
          </w:p>
        </w:tc>
        <w:tc>
          <w:tcPr>
            <w:tcW w:w="2154" w:type="dxa"/>
            <w:tcFitText/>
            <w:vAlign w:val="center"/>
          </w:tcPr>
          <w:p w:rsidR="000F7AD1" w:rsidRPr="001716E2" w:rsidRDefault="000F7AD1" w:rsidP="00EB4132">
            <w:pPr>
              <w:pStyle w:val="Stil"/>
              <w:jc w:val="center"/>
              <w:rPr>
                <w:b/>
                <w:sz w:val="18"/>
                <w:szCs w:val="20"/>
              </w:rPr>
            </w:pPr>
          </w:p>
        </w:tc>
      </w:tr>
      <w:tr w:rsidR="000F7AD1" w:rsidRPr="001716E2" w:rsidTr="00EB4132">
        <w:trPr>
          <w:trHeight w:val="372"/>
        </w:trPr>
        <w:tc>
          <w:tcPr>
            <w:tcW w:w="3510" w:type="dxa"/>
            <w:vAlign w:val="center"/>
          </w:tcPr>
          <w:p w:rsidR="000F7AD1" w:rsidRPr="001716E2" w:rsidRDefault="000F7AD1" w:rsidP="00EB4132">
            <w:pPr>
              <w:pStyle w:val="Stil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Çöl tilkilerinin geniş kulaklı, kutup tilkilerinin dar kulaklı olması</w:t>
            </w:r>
          </w:p>
        </w:tc>
        <w:tc>
          <w:tcPr>
            <w:tcW w:w="2154" w:type="dxa"/>
            <w:tcFitText/>
            <w:vAlign w:val="center"/>
          </w:tcPr>
          <w:p w:rsidR="000F7AD1" w:rsidRPr="001716E2" w:rsidRDefault="000F7AD1" w:rsidP="00EB4132">
            <w:pPr>
              <w:pStyle w:val="Stil"/>
              <w:jc w:val="center"/>
              <w:rPr>
                <w:b/>
                <w:sz w:val="18"/>
                <w:szCs w:val="20"/>
              </w:rPr>
            </w:pPr>
          </w:p>
        </w:tc>
      </w:tr>
      <w:tr w:rsidR="000F7AD1" w:rsidRPr="001716E2" w:rsidTr="00EB4132">
        <w:trPr>
          <w:trHeight w:val="353"/>
        </w:trPr>
        <w:tc>
          <w:tcPr>
            <w:tcW w:w="3510" w:type="dxa"/>
            <w:vAlign w:val="center"/>
          </w:tcPr>
          <w:p w:rsidR="000F7AD1" w:rsidRPr="001716E2" w:rsidRDefault="000F7AD1" w:rsidP="00EB4132">
            <w:pPr>
              <w:pStyle w:val="Stil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Kanser hücresinin oluşması</w:t>
            </w:r>
          </w:p>
        </w:tc>
        <w:tc>
          <w:tcPr>
            <w:tcW w:w="2154" w:type="dxa"/>
            <w:tcFitText/>
            <w:vAlign w:val="center"/>
          </w:tcPr>
          <w:p w:rsidR="000F7AD1" w:rsidRPr="001716E2" w:rsidRDefault="000F7AD1" w:rsidP="00EB4132">
            <w:pPr>
              <w:pStyle w:val="Stil"/>
              <w:jc w:val="center"/>
              <w:rPr>
                <w:b/>
                <w:sz w:val="18"/>
                <w:szCs w:val="20"/>
              </w:rPr>
            </w:pPr>
          </w:p>
        </w:tc>
      </w:tr>
      <w:tr w:rsidR="000F7AD1" w:rsidRPr="001716E2" w:rsidTr="00EB4132">
        <w:trPr>
          <w:trHeight w:val="353"/>
        </w:trPr>
        <w:tc>
          <w:tcPr>
            <w:tcW w:w="3510" w:type="dxa"/>
            <w:vAlign w:val="center"/>
          </w:tcPr>
          <w:p w:rsidR="000F7AD1" w:rsidRPr="001716E2" w:rsidRDefault="000F7AD1" w:rsidP="00EB4132">
            <w:pPr>
              <w:pStyle w:val="Stil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Bukalemunun renk değiştirmesi</w:t>
            </w:r>
          </w:p>
        </w:tc>
        <w:tc>
          <w:tcPr>
            <w:tcW w:w="2154" w:type="dxa"/>
            <w:tcFitText/>
            <w:vAlign w:val="center"/>
          </w:tcPr>
          <w:p w:rsidR="000F7AD1" w:rsidRPr="001716E2" w:rsidRDefault="000F7AD1" w:rsidP="00EB4132">
            <w:pPr>
              <w:pStyle w:val="Stil"/>
              <w:jc w:val="center"/>
              <w:rPr>
                <w:b/>
                <w:sz w:val="18"/>
                <w:szCs w:val="20"/>
              </w:rPr>
            </w:pPr>
          </w:p>
        </w:tc>
      </w:tr>
      <w:tr w:rsidR="000F7AD1" w:rsidRPr="001716E2" w:rsidTr="00EB4132">
        <w:trPr>
          <w:trHeight w:val="353"/>
        </w:trPr>
        <w:tc>
          <w:tcPr>
            <w:tcW w:w="3510" w:type="dxa"/>
            <w:vAlign w:val="center"/>
          </w:tcPr>
          <w:p w:rsidR="000F7AD1" w:rsidRPr="001716E2" w:rsidRDefault="000F7AD1" w:rsidP="00EB4132">
            <w:pPr>
              <w:pStyle w:val="Stil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Spor yapan bir kişinin kaslarının gelişmesi</w:t>
            </w:r>
          </w:p>
        </w:tc>
        <w:tc>
          <w:tcPr>
            <w:tcW w:w="2154" w:type="dxa"/>
            <w:tcFitText/>
            <w:vAlign w:val="center"/>
          </w:tcPr>
          <w:p w:rsidR="000F7AD1" w:rsidRPr="001716E2" w:rsidRDefault="000F7AD1" w:rsidP="00EB4132">
            <w:pPr>
              <w:pStyle w:val="Stil"/>
              <w:jc w:val="center"/>
              <w:rPr>
                <w:b/>
                <w:sz w:val="18"/>
                <w:szCs w:val="20"/>
              </w:rPr>
            </w:pPr>
          </w:p>
        </w:tc>
      </w:tr>
      <w:tr w:rsidR="000F7AD1" w:rsidRPr="001716E2" w:rsidTr="00EB4132">
        <w:trPr>
          <w:trHeight w:val="353"/>
        </w:trPr>
        <w:tc>
          <w:tcPr>
            <w:tcW w:w="3510" w:type="dxa"/>
            <w:vAlign w:val="center"/>
          </w:tcPr>
          <w:p w:rsidR="000F7AD1" w:rsidRPr="001716E2" w:rsidRDefault="000F7AD1" w:rsidP="00EB4132">
            <w:pPr>
              <w:pStyle w:val="Stil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Çölde yaşayan kaktüslerin su depo etmesi</w:t>
            </w:r>
          </w:p>
        </w:tc>
        <w:tc>
          <w:tcPr>
            <w:tcW w:w="2154" w:type="dxa"/>
            <w:tcFitText/>
            <w:vAlign w:val="center"/>
          </w:tcPr>
          <w:p w:rsidR="000F7AD1" w:rsidRPr="001716E2" w:rsidRDefault="000F7AD1" w:rsidP="00EB4132">
            <w:pPr>
              <w:pStyle w:val="Stil"/>
              <w:jc w:val="center"/>
              <w:rPr>
                <w:b/>
                <w:sz w:val="18"/>
                <w:szCs w:val="20"/>
              </w:rPr>
            </w:pPr>
          </w:p>
        </w:tc>
      </w:tr>
      <w:tr w:rsidR="000F7AD1" w:rsidRPr="001716E2" w:rsidTr="00EB4132">
        <w:trPr>
          <w:trHeight w:val="353"/>
        </w:trPr>
        <w:tc>
          <w:tcPr>
            <w:tcW w:w="3510" w:type="dxa"/>
            <w:vAlign w:val="center"/>
          </w:tcPr>
          <w:p w:rsidR="000F7AD1" w:rsidRPr="001716E2" w:rsidRDefault="000F7AD1" w:rsidP="00EB4132">
            <w:pPr>
              <w:pStyle w:val="Stil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Güneşte kalan insanların ten renginin bronzlaşması</w:t>
            </w:r>
          </w:p>
        </w:tc>
        <w:tc>
          <w:tcPr>
            <w:tcW w:w="2154" w:type="dxa"/>
            <w:tcFitText/>
            <w:vAlign w:val="center"/>
          </w:tcPr>
          <w:p w:rsidR="000F7AD1" w:rsidRPr="001716E2" w:rsidRDefault="000F7AD1" w:rsidP="00EB4132">
            <w:pPr>
              <w:pStyle w:val="Stil"/>
              <w:jc w:val="center"/>
              <w:rPr>
                <w:b/>
                <w:sz w:val="18"/>
                <w:szCs w:val="20"/>
              </w:rPr>
            </w:pPr>
          </w:p>
        </w:tc>
      </w:tr>
      <w:tr w:rsidR="000F7AD1" w:rsidRPr="001716E2" w:rsidTr="00EB4132">
        <w:trPr>
          <w:trHeight w:val="353"/>
        </w:trPr>
        <w:tc>
          <w:tcPr>
            <w:tcW w:w="3510" w:type="dxa"/>
            <w:vAlign w:val="center"/>
          </w:tcPr>
          <w:p w:rsidR="000F7AD1" w:rsidRPr="001716E2" w:rsidRDefault="000F7AD1" w:rsidP="00EB4132">
            <w:pPr>
              <w:pStyle w:val="Stil"/>
              <w:rPr>
                <w:sz w:val="20"/>
                <w:szCs w:val="18"/>
              </w:rPr>
            </w:pPr>
            <w:r w:rsidRPr="001716E2">
              <w:rPr>
                <w:sz w:val="20"/>
                <w:szCs w:val="18"/>
              </w:rPr>
              <w:t>Altı ayaklı keçinin doğması</w:t>
            </w:r>
          </w:p>
        </w:tc>
        <w:tc>
          <w:tcPr>
            <w:tcW w:w="2154" w:type="dxa"/>
            <w:tcFitText/>
            <w:vAlign w:val="center"/>
          </w:tcPr>
          <w:p w:rsidR="000F7AD1" w:rsidRPr="001716E2" w:rsidRDefault="000F7AD1" w:rsidP="00EB4132">
            <w:pPr>
              <w:pStyle w:val="Stil"/>
              <w:jc w:val="center"/>
              <w:rPr>
                <w:b/>
                <w:sz w:val="18"/>
                <w:szCs w:val="20"/>
              </w:rPr>
            </w:pPr>
          </w:p>
        </w:tc>
      </w:tr>
    </w:tbl>
    <w:p w:rsidR="000F7AD1" w:rsidRPr="00C90A76" w:rsidRDefault="000F7AD1" w:rsidP="00FD2501">
      <w:pPr>
        <w:rPr>
          <w:b/>
          <w:sz w:val="22"/>
          <w:szCs w:val="22"/>
        </w:rPr>
      </w:pPr>
      <w:r>
        <w:rPr>
          <w:noProof/>
        </w:rPr>
        <w:pict>
          <v:group id="Group 2058" o:spid="_x0000_s1046" style="position:absolute;margin-left:-.75pt;margin-top:6.35pt;width:270.9pt;height:33.5pt;z-index:251653120;mso-position-horizontal-relative:text;mso-position-vertical-relative:text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">
            <v:roundrect id="AutoShape 2059" o:spid="_x0000_s1047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sqvsYA&#10;AADbAAAADwAAAGRycy9kb3ducmV2LnhtbESPQWvCQBCF7wX/wzJCb3VjK62mrqItYi9SjFLobcxO&#10;k2B2NmS3Jv5751DobYb35r1v5sve1epCbag8GxiPElDEubcVFwaOh83DFFSIyBZrz2TgSgGWi8Hd&#10;HFPrO97TJYuFkhAOKRooY2xSrUNeksMw8g2xaD++dRhlbQttW+wk3NX6MUmetcOKpaHEht5Kys/Z&#10;rzOQv38l2fZ7sj7Nnjb953r6sht3J2Puh/3qFVSkPv6b/64/rOALvfwiA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sqvsYAAADb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0F7AD1" w:rsidRPr="00F70A8A" w:rsidRDefault="000F7AD1" w:rsidP="002D2A2D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0F7AD1" w:rsidRPr="00827622" w:rsidRDefault="000F7AD1" w:rsidP="00667D66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827622">
                      <w:rPr>
                        <w:b/>
                        <w:sz w:val="18"/>
                        <w:szCs w:val="18"/>
                      </w:rPr>
                      <w:t xml:space="preserve">Aşağıda yer alan çoktan seçmeli sorularda doğru seçeneği işaretleyiniz. Her soru </w:t>
                    </w:r>
                    <w:r>
                      <w:rPr>
                        <w:b/>
                        <w:sz w:val="18"/>
                        <w:szCs w:val="18"/>
                      </w:rPr>
                      <w:t>3</w:t>
                    </w:r>
                    <w:r w:rsidRPr="00827622">
                      <w:rPr>
                        <w:b/>
                        <w:sz w:val="18"/>
                        <w:szCs w:val="18"/>
                      </w:rPr>
                      <w:t xml:space="preserve"> puandır.</w:t>
                    </w:r>
                  </w:p>
                  <w:p w:rsidR="000F7AD1" w:rsidRPr="00A80A45" w:rsidRDefault="000F7AD1" w:rsidP="00667D66">
                    <w:pPr>
                      <w:jc w:val="center"/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2060" o:spid="_x0000_s1048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PJcQA&#10;AADbAAAADwAAAGRycy9kb3ducmV2LnhtbERPS2vCQBC+F/oflil4q5uo+EhdxQdSL6UYRehtzE6T&#10;0OxsyK4m/feuUOhtPr7nzJedqcSNGldaVhD3IxDEmdUl5wpOx93rFITzyBory6TglxwsF89Pc0y0&#10;bflAt9TnIoSwS1BB4X2dSOmyggy6vq2JA/dtG4M+wCaXusE2hJtKDqJoLA2WHBoKrGlTUPaTXo2C&#10;bHuO0vev0foyG+66z/V08hG3F6V6L93qDYSnzv+L/9x7HebH8PglHC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3jyX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0F7AD1" w:rsidRPr="00A64C3C" w:rsidRDefault="000F7AD1" w:rsidP="002D2A2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F</w:t>
                    </w:r>
                  </w:p>
                </w:txbxContent>
              </v:textbox>
            </v:roundrect>
            <v:roundrect id="AutoShape 2061" o:spid="_x0000_s1049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0F7AD1" w:rsidRPr="00654F77" w:rsidRDefault="000F7AD1" w:rsidP="002D2A2D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 xml:space="preserve">51 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shape id="Text Box 2036" o:spid="_x0000_s1050" type="#_x0000_t202" style="position:absolute;margin-left:156.8pt;margin-top:2.8pt;width:39.3pt;height:12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" stroked="f">
            <v:textbox style="mso-next-textbox:#Text Box 2036">
              <w:txbxContent>
                <w:p w:rsidR="000F7AD1" w:rsidRPr="00791DD7" w:rsidRDefault="000F7AD1" w:rsidP="00B729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.....</w:t>
                  </w:r>
                  <w:r>
                    <w:rPr>
                      <w:sz w:val="10"/>
                      <w:szCs w:val="10"/>
                    </w:rPr>
                    <w:t>.......</w:t>
                  </w:r>
                  <w:r>
                    <w:rPr>
                      <w:sz w:val="16"/>
                      <w:szCs w:val="16"/>
                    </w:rPr>
                    <w:t>....</w:t>
                  </w:r>
                </w:p>
              </w:txbxContent>
            </v:textbox>
          </v:shape>
        </w:pict>
      </w:r>
    </w:p>
    <w:p w:rsidR="000F7AD1" w:rsidRPr="00C90A76" w:rsidRDefault="000F7AD1" w:rsidP="00FD2501">
      <w:pPr>
        <w:rPr>
          <w:b/>
          <w:sz w:val="22"/>
          <w:szCs w:val="22"/>
        </w:rPr>
      </w:pPr>
    </w:p>
    <w:p w:rsidR="000F7AD1" w:rsidRPr="00C90A76" w:rsidRDefault="000F7AD1" w:rsidP="00FD2501">
      <w:pPr>
        <w:rPr>
          <w:b/>
          <w:sz w:val="22"/>
          <w:szCs w:val="22"/>
        </w:rPr>
      </w:pPr>
    </w:p>
    <w:p w:rsidR="000F7AD1" w:rsidRPr="00C90A76" w:rsidRDefault="000F7AD1" w:rsidP="00FD2501">
      <w:pPr>
        <w:rPr>
          <w:b/>
          <w:sz w:val="22"/>
          <w:szCs w:val="22"/>
        </w:rPr>
      </w:pPr>
    </w:p>
    <w:p w:rsidR="000F7AD1" w:rsidRPr="003C05DB" w:rsidRDefault="000F7AD1" w:rsidP="000330C3">
      <w:pPr>
        <w:tabs>
          <w:tab w:val="left" w:pos="270"/>
        </w:tabs>
        <w:rPr>
          <w:b/>
          <w:sz w:val="20"/>
          <w:szCs w:val="20"/>
        </w:rPr>
      </w:pPr>
      <w:r w:rsidRPr="003C05DB">
        <w:rPr>
          <w:b/>
          <w:sz w:val="20"/>
          <w:szCs w:val="20"/>
        </w:rPr>
        <w:t>1-</w:t>
      </w:r>
      <w:r w:rsidRPr="003C05DB">
        <w:rPr>
          <w:sz w:val="20"/>
          <w:szCs w:val="20"/>
        </w:rPr>
        <w:t>Bir ailenin üç çocuğu vardır ve üçü de kızdır. Bu aile dördüncü çocuklarını yapmaya karar veriyor.</w:t>
      </w:r>
      <w:r w:rsidRPr="003C05DB">
        <w:rPr>
          <w:b/>
          <w:sz w:val="20"/>
          <w:szCs w:val="20"/>
        </w:rPr>
        <w:t xml:space="preserve"> Dördüncü çocuğun erkek olma olasılığı nedir?</w:t>
      </w:r>
    </w:p>
    <w:p w:rsidR="000F7AD1" w:rsidRPr="003C05DB" w:rsidRDefault="000F7AD1" w:rsidP="000330C3">
      <w:pPr>
        <w:rPr>
          <w:sz w:val="20"/>
          <w:szCs w:val="20"/>
        </w:rPr>
      </w:pPr>
    </w:p>
    <w:p w:rsidR="000F7AD1" w:rsidRPr="003C05DB" w:rsidRDefault="000F7AD1" w:rsidP="000330C3">
      <w:pPr>
        <w:rPr>
          <w:i/>
          <w:sz w:val="20"/>
          <w:szCs w:val="20"/>
        </w:rPr>
      </w:pPr>
      <w:r w:rsidRPr="00D61301">
        <w:rPr>
          <w:b/>
          <w:sz w:val="20"/>
          <w:szCs w:val="20"/>
        </w:rPr>
        <w:t>A</w:t>
      </w:r>
      <w:r w:rsidRPr="00D61301">
        <w:rPr>
          <w:b/>
          <w:i/>
          <w:sz w:val="20"/>
          <w:szCs w:val="20"/>
        </w:rPr>
        <w:t>)</w:t>
      </w:r>
      <w:r w:rsidRPr="003C05DB">
        <w:rPr>
          <w:i/>
          <w:sz w:val="20"/>
          <w:szCs w:val="20"/>
        </w:rPr>
        <w:t xml:space="preserve"> % 0 XY     </w:t>
      </w:r>
      <w:r w:rsidRPr="00D61301">
        <w:rPr>
          <w:b/>
          <w:i/>
          <w:sz w:val="20"/>
          <w:szCs w:val="20"/>
        </w:rPr>
        <w:t>B)</w:t>
      </w:r>
      <w:r w:rsidRPr="003C05DB">
        <w:rPr>
          <w:i/>
          <w:sz w:val="20"/>
          <w:szCs w:val="20"/>
        </w:rPr>
        <w:t xml:space="preserve"> %100 XX    </w:t>
      </w:r>
      <w:r w:rsidRPr="00D61301">
        <w:rPr>
          <w:b/>
          <w:i/>
          <w:sz w:val="20"/>
          <w:szCs w:val="20"/>
        </w:rPr>
        <w:t xml:space="preserve">C) </w:t>
      </w:r>
      <w:r w:rsidRPr="003C05DB">
        <w:rPr>
          <w:i/>
          <w:sz w:val="20"/>
          <w:szCs w:val="20"/>
        </w:rPr>
        <w:t xml:space="preserve">% 50 XX      </w:t>
      </w:r>
      <w:r w:rsidRPr="00D61301">
        <w:rPr>
          <w:b/>
          <w:i/>
          <w:sz w:val="20"/>
          <w:szCs w:val="20"/>
        </w:rPr>
        <w:t>D)</w:t>
      </w:r>
      <w:r w:rsidRPr="003C05DB">
        <w:rPr>
          <w:i/>
          <w:sz w:val="20"/>
          <w:szCs w:val="20"/>
        </w:rPr>
        <w:t xml:space="preserve"> % 50  XY</w:t>
      </w:r>
    </w:p>
    <w:p w:rsidR="000F7AD1" w:rsidRPr="003C05DB" w:rsidRDefault="000F7AD1" w:rsidP="00FD2501">
      <w:pPr>
        <w:rPr>
          <w:bCs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17" o:spid="_x0000_s1051" type="#_x0000_t75" alt="dr2" style="position:absolute;margin-left:200.15pt;margin-top:5.7pt;width:56.4pt;height:39.5pt;z-index:-251660288;visibility:visible">
            <v:imagedata r:id="rId7" o:title=""/>
          </v:shape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2" type="#_x0000_t62" style="position:absolute;margin-left:57.15pt;margin-top:8.65pt;width:118.5pt;height:43.05pt;z-index:251657216" adj="26275,16783" strokecolor="purple" strokeweight="1pt">
            <v:textbox style="mso-next-textbox:#_x0000_s1052">
              <w:txbxContent>
                <w:p w:rsidR="000F7AD1" w:rsidRPr="000330C3" w:rsidRDefault="000F7AD1" w:rsidP="000330C3">
                  <w:pPr>
                    <w:rPr>
                      <w:rFonts w:ascii="Verdana" w:hAnsi="Verdana"/>
                      <w:sz w:val="14"/>
                      <w:szCs w:val="16"/>
                    </w:rPr>
                  </w:pPr>
                  <w:r w:rsidRPr="0026343B">
                    <w:rPr>
                      <w:rFonts w:ascii="Verdana" w:hAnsi="Verdana"/>
                      <w:sz w:val="12"/>
                      <w:szCs w:val="16"/>
                    </w:rPr>
                    <w:t xml:space="preserve">Melis Hanım </w:t>
                  </w:r>
                  <w:r w:rsidRPr="00870867">
                    <w:rPr>
                      <w:rFonts w:ascii="Verdana" w:hAnsi="Verdana"/>
                      <w:b/>
                      <w:sz w:val="12"/>
                      <w:szCs w:val="16"/>
                    </w:rPr>
                    <w:t>sizin gibi yeşil gözleri</w:t>
                  </w:r>
                  <w:r w:rsidRPr="0026343B">
                    <w:rPr>
                      <w:rFonts w:ascii="Verdana" w:hAnsi="Verdana"/>
                      <w:sz w:val="12"/>
                      <w:szCs w:val="16"/>
                    </w:rPr>
                    <w:t xml:space="preserve"> olan bir çocuğunuz olamayacağının haberini vermek beni üzüyor. Çünkü </w:t>
                  </w:r>
                  <w:r w:rsidRPr="000330C3">
                    <w:rPr>
                      <w:rFonts w:ascii="Verdana" w:hAnsi="Verdana"/>
                      <w:sz w:val="14"/>
                      <w:szCs w:val="16"/>
                    </w:rPr>
                    <w:t>….</w:t>
                  </w:r>
                </w:p>
              </w:txbxContent>
            </v:textbox>
          </v:shape>
        </w:pict>
      </w:r>
    </w:p>
    <w:p w:rsidR="000F7AD1" w:rsidRPr="003C05DB" w:rsidRDefault="000F7AD1" w:rsidP="000330C3">
      <w:pPr>
        <w:spacing w:line="360" w:lineRule="auto"/>
        <w:rPr>
          <w:i/>
          <w:sz w:val="20"/>
          <w:szCs w:val="20"/>
        </w:rPr>
      </w:pPr>
      <w:r>
        <w:rPr>
          <w:noProof/>
        </w:rPr>
        <w:pict>
          <v:shape id="Resim 2020" o:spid="_x0000_s1053" type="#_x0000_t75" alt="kadın" style="position:absolute;margin-left:12.15pt;margin-top:.35pt;width:49pt;height:45.5pt;z-index:-251658240;visibility:visible">
            <v:imagedata r:id="rId8" o:title=""/>
          </v:shape>
        </w:pict>
      </w:r>
    </w:p>
    <w:p w:rsidR="000F7AD1" w:rsidRPr="003C05DB" w:rsidRDefault="000F7AD1" w:rsidP="000330C3">
      <w:pPr>
        <w:spacing w:line="360" w:lineRule="auto"/>
        <w:rPr>
          <w:i/>
          <w:sz w:val="20"/>
          <w:szCs w:val="20"/>
        </w:rPr>
      </w:pPr>
    </w:p>
    <w:p w:rsidR="000F7AD1" w:rsidRPr="003C05DB" w:rsidRDefault="000F7AD1" w:rsidP="000330C3">
      <w:pPr>
        <w:spacing w:line="360" w:lineRule="auto"/>
        <w:rPr>
          <w:i/>
          <w:sz w:val="20"/>
          <w:szCs w:val="20"/>
        </w:rPr>
      </w:pPr>
    </w:p>
    <w:tbl>
      <w:tblPr>
        <w:tblpPr w:leftFromText="141" w:rightFromText="141" w:vertAnchor="page" w:horzAnchor="margin" w:tblpY="13110"/>
        <w:tblW w:w="5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3"/>
        <w:gridCol w:w="402"/>
        <w:gridCol w:w="1022"/>
        <w:gridCol w:w="511"/>
        <w:gridCol w:w="2684"/>
      </w:tblGrid>
      <w:tr w:rsidR="000F7AD1" w:rsidRPr="007F11E8" w:rsidTr="00FD01FF">
        <w:trPr>
          <w:trHeight w:val="491"/>
        </w:trPr>
        <w:tc>
          <w:tcPr>
            <w:tcW w:w="463" w:type="dxa"/>
          </w:tcPr>
          <w:p w:rsidR="000F7AD1" w:rsidRPr="007F11E8" w:rsidRDefault="000F7AD1" w:rsidP="00FD01FF">
            <w:pPr>
              <w:tabs>
                <w:tab w:val="left" w:pos="142"/>
              </w:tabs>
              <w:ind w:left="720"/>
              <w:contextualSpacing/>
              <w:rPr>
                <w:rFonts w:ascii="Comic Sans MS" w:eastAsia="MS Mincho" w:hAnsi="Comic Sans MS" w:cs="Arial"/>
                <w:sz w:val="20"/>
                <w:szCs w:val="20"/>
              </w:rPr>
            </w:pPr>
          </w:p>
        </w:tc>
        <w:tc>
          <w:tcPr>
            <w:tcW w:w="402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1</w:t>
            </w:r>
          </w:p>
        </w:tc>
        <w:tc>
          <w:tcPr>
            <w:tcW w:w="1022" w:type="dxa"/>
          </w:tcPr>
          <w:p w:rsidR="000F7AD1" w:rsidRPr="007D4465" w:rsidRDefault="000F7AD1" w:rsidP="00FD01FF">
            <w:pPr>
              <w:spacing w:after="40"/>
              <w:contextualSpacing/>
              <w:jc w:val="center"/>
              <w:rPr>
                <w:rFonts w:eastAsia="MS Mincho"/>
                <w:color w:val="000000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Mitoz</w:t>
            </w:r>
          </w:p>
        </w:tc>
        <w:tc>
          <w:tcPr>
            <w:tcW w:w="511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A</w:t>
            </w:r>
          </w:p>
        </w:tc>
        <w:tc>
          <w:tcPr>
            <w:tcW w:w="2684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DNA yı oluşturan yapı birimleridir</w:t>
            </w:r>
          </w:p>
        </w:tc>
      </w:tr>
      <w:tr w:rsidR="000F7AD1" w:rsidRPr="007F11E8" w:rsidTr="00FD01FF">
        <w:trPr>
          <w:trHeight w:val="263"/>
        </w:trPr>
        <w:tc>
          <w:tcPr>
            <w:tcW w:w="463" w:type="dxa"/>
          </w:tcPr>
          <w:p w:rsidR="000F7AD1" w:rsidRPr="007F11E8" w:rsidRDefault="000F7AD1" w:rsidP="00FD01FF">
            <w:pPr>
              <w:tabs>
                <w:tab w:val="left" w:pos="142"/>
              </w:tabs>
              <w:ind w:left="720"/>
              <w:contextualSpacing/>
              <w:rPr>
                <w:rFonts w:ascii="Comic Sans MS" w:eastAsia="MS Mincho" w:hAnsi="Comic Sans MS" w:cs="Arial"/>
                <w:sz w:val="20"/>
                <w:szCs w:val="20"/>
              </w:rPr>
            </w:pPr>
          </w:p>
        </w:tc>
        <w:tc>
          <w:tcPr>
            <w:tcW w:w="402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2</w:t>
            </w:r>
          </w:p>
        </w:tc>
        <w:tc>
          <w:tcPr>
            <w:tcW w:w="1022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Nükleotit</w:t>
            </w:r>
          </w:p>
        </w:tc>
        <w:tc>
          <w:tcPr>
            <w:tcW w:w="511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B</w:t>
            </w:r>
          </w:p>
        </w:tc>
        <w:tc>
          <w:tcPr>
            <w:tcW w:w="2684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Biri anneden diğeri babadan gelen gen çiftlerine denir.</w:t>
            </w:r>
          </w:p>
        </w:tc>
      </w:tr>
      <w:tr w:rsidR="000F7AD1" w:rsidRPr="007F11E8" w:rsidTr="00FD01FF">
        <w:trPr>
          <w:trHeight w:val="263"/>
        </w:trPr>
        <w:tc>
          <w:tcPr>
            <w:tcW w:w="463" w:type="dxa"/>
          </w:tcPr>
          <w:p w:rsidR="000F7AD1" w:rsidRPr="007F11E8" w:rsidRDefault="000F7AD1" w:rsidP="00FD01FF">
            <w:pPr>
              <w:tabs>
                <w:tab w:val="left" w:pos="142"/>
              </w:tabs>
              <w:ind w:left="720"/>
              <w:contextualSpacing/>
              <w:rPr>
                <w:rFonts w:ascii="Comic Sans MS" w:eastAsia="MS Mincho" w:hAnsi="Comic Sans MS" w:cs="Arial"/>
                <w:sz w:val="20"/>
                <w:szCs w:val="20"/>
              </w:rPr>
            </w:pPr>
          </w:p>
        </w:tc>
        <w:tc>
          <w:tcPr>
            <w:tcW w:w="402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3</w:t>
            </w:r>
          </w:p>
        </w:tc>
        <w:tc>
          <w:tcPr>
            <w:tcW w:w="1022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Hemofili</w:t>
            </w:r>
          </w:p>
        </w:tc>
        <w:tc>
          <w:tcPr>
            <w:tcW w:w="511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C</w:t>
            </w:r>
          </w:p>
        </w:tc>
        <w:tc>
          <w:tcPr>
            <w:tcW w:w="2684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Bir hücreli canlılar için üreme şeklidir</w:t>
            </w:r>
          </w:p>
        </w:tc>
      </w:tr>
      <w:tr w:rsidR="000F7AD1" w:rsidRPr="007F11E8" w:rsidTr="00FD01FF">
        <w:trPr>
          <w:trHeight w:val="263"/>
        </w:trPr>
        <w:tc>
          <w:tcPr>
            <w:tcW w:w="463" w:type="dxa"/>
          </w:tcPr>
          <w:p w:rsidR="000F7AD1" w:rsidRPr="007F11E8" w:rsidRDefault="000F7AD1" w:rsidP="00FD01FF">
            <w:pPr>
              <w:tabs>
                <w:tab w:val="left" w:pos="142"/>
              </w:tabs>
              <w:ind w:left="720"/>
              <w:contextualSpacing/>
              <w:rPr>
                <w:rFonts w:ascii="Comic Sans MS" w:eastAsia="MS Mincho" w:hAnsi="Comic Sans MS" w:cs="Arial"/>
                <w:sz w:val="20"/>
                <w:szCs w:val="20"/>
              </w:rPr>
            </w:pPr>
          </w:p>
        </w:tc>
        <w:tc>
          <w:tcPr>
            <w:tcW w:w="402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4</w:t>
            </w:r>
          </w:p>
        </w:tc>
        <w:tc>
          <w:tcPr>
            <w:tcW w:w="1022" w:type="dxa"/>
          </w:tcPr>
          <w:p w:rsidR="000F7AD1" w:rsidRPr="007D4465" w:rsidRDefault="000F7AD1" w:rsidP="00FD01FF">
            <w:pPr>
              <w:spacing w:after="40"/>
              <w:contextualSpacing/>
              <w:jc w:val="center"/>
              <w:rPr>
                <w:rFonts w:eastAsia="MS Mincho"/>
                <w:color w:val="000000"/>
                <w:sz w:val="20"/>
                <w:szCs w:val="18"/>
              </w:rPr>
            </w:pPr>
            <w:r w:rsidRPr="007D4465">
              <w:rPr>
                <w:rFonts w:eastAsia="MS Mincho"/>
                <w:color w:val="000000"/>
                <w:sz w:val="20"/>
                <w:szCs w:val="18"/>
              </w:rPr>
              <w:t>DNA</w:t>
            </w:r>
          </w:p>
        </w:tc>
        <w:tc>
          <w:tcPr>
            <w:tcW w:w="511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D</w:t>
            </w:r>
          </w:p>
        </w:tc>
        <w:tc>
          <w:tcPr>
            <w:tcW w:w="2684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6"/>
              </w:rPr>
            </w:pPr>
            <w:r w:rsidRPr="007D4465">
              <w:rPr>
                <w:rFonts w:eastAsia="MS Mincho"/>
                <w:sz w:val="20"/>
                <w:szCs w:val="18"/>
              </w:rPr>
              <w:t>DNA daki kalıcı gen değişikliğidir.</w:t>
            </w:r>
          </w:p>
        </w:tc>
      </w:tr>
      <w:tr w:rsidR="000F7AD1" w:rsidRPr="007F11E8" w:rsidTr="00FD01FF">
        <w:trPr>
          <w:trHeight w:val="278"/>
        </w:trPr>
        <w:tc>
          <w:tcPr>
            <w:tcW w:w="463" w:type="dxa"/>
          </w:tcPr>
          <w:p w:rsidR="000F7AD1" w:rsidRPr="007F11E8" w:rsidRDefault="000F7AD1" w:rsidP="00FD01FF">
            <w:pPr>
              <w:tabs>
                <w:tab w:val="left" w:pos="142"/>
              </w:tabs>
              <w:ind w:left="720"/>
              <w:contextualSpacing/>
              <w:rPr>
                <w:rFonts w:ascii="Comic Sans MS" w:eastAsia="MS Mincho" w:hAnsi="Comic Sans MS" w:cs="Arial"/>
                <w:sz w:val="20"/>
                <w:szCs w:val="20"/>
              </w:rPr>
            </w:pPr>
          </w:p>
        </w:tc>
        <w:tc>
          <w:tcPr>
            <w:tcW w:w="402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5</w:t>
            </w:r>
          </w:p>
        </w:tc>
        <w:tc>
          <w:tcPr>
            <w:tcW w:w="1022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Alel Gen</w:t>
            </w:r>
          </w:p>
        </w:tc>
        <w:tc>
          <w:tcPr>
            <w:tcW w:w="511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E</w:t>
            </w:r>
          </w:p>
        </w:tc>
        <w:tc>
          <w:tcPr>
            <w:tcW w:w="2684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6"/>
              </w:rPr>
            </w:pPr>
            <w:r w:rsidRPr="007D4465">
              <w:rPr>
                <w:sz w:val="20"/>
              </w:rPr>
              <w:t>iki nükleotid zincirinden oluşmuş sarmal bir yapıdır.</w:t>
            </w:r>
          </w:p>
        </w:tc>
      </w:tr>
      <w:tr w:rsidR="000F7AD1" w:rsidRPr="007F11E8" w:rsidTr="00FD01FF">
        <w:trPr>
          <w:trHeight w:val="278"/>
        </w:trPr>
        <w:tc>
          <w:tcPr>
            <w:tcW w:w="463" w:type="dxa"/>
          </w:tcPr>
          <w:p w:rsidR="000F7AD1" w:rsidRPr="007F11E8" w:rsidRDefault="000F7AD1" w:rsidP="00FD01FF">
            <w:pPr>
              <w:tabs>
                <w:tab w:val="left" w:pos="142"/>
              </w:tabs>
              <w:ind w:left="720"/>
              <w:contextualSpacing/>
              <w:rPr>
                <w:rFonts w:ascii="Comic Sans MS" w:eastAsia="MS Mincho" w:hAnsi="Comic Sans MS" w:cs="Arial"/>
                <w:sz w:val="20"/>
                <w:szCs w:val="20"/>
              </w:rPr>
            </w:pPr>
          </w:p>
        </w:tc>
        <w:tc>
          <w:tcPr>
            <w:tcW w:w="402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6</w:t>
            </w:r>
          </w:p>
        </w:tc>
        <w:tc>
          <w:tcPr>
            <w:tcW w:w="1022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Mayoz</w:t>
            </w:r>
          </w:p>
        </w:tc>
        <w:tc>
          <w:tcPr>
            <w:tcW w:w="511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F</w:t>
            </w:r>
          </w:p>
        </w:tc>
        <w:tc>
          <w:tcPr>
            <w:tcW w:w="2684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Üreme hücrelerindeki bölünme şeklidir.</w:t>
            </w:r>
          </w:p>
        </w:tc>
      </w:tr>
      <w:tr w:rsidR="000F7AD1" w:rsidRPr="007F11E8" w:rsidTr="00FD01FF">
        <w:trPr>
          <w:trHeight w:val="278"/>
        </w:trPr>
        <w:tc>
          <w:tcPr>
            <w:tcW w:w="463" w:type="dxa"/>
          </w:tcPr>
          <w:p w:rsidR="000F7AD1" w:rsidRPr="007F11E8" w:rsidRDefault="000F7AD1" w:rsidP="00FD01FF">
            <w:pPr>
              <w:tabs>
                <w:tab w:val="left" w:pos="142"/>
              </w:tabs>
              <w:ind w:left="720"/>
              <w:contextualSpacing/>
              <w:rPr>
                <w:rFonts w:ascii="Comic Sans MS" w:eastAsia="MS Mincho" w:hAnsi="Comic Sans MS" w:cs="Arial"/>
                <w:sz w:val="20"/>
                <w:szCs w:val="20"/>
              </w:rPr>
            </w:pPr>
          </w:p>
        </w:tc>
        <w:tc>
          <w:tcPr>
            <w:tcW w:w="402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7</w:t>
            </w:r>
          </w:p>
        </w:tc>
        <w:tc>
          <w:tcPr>
            <w:tcW w:w="1022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Mutasyon</w:t>
            </w:r>
          </w:p>
        </w:tc>
        <w:tc>
          <w:tcPr>
            <w:tcW w:w="511" w:type="dxa"/>
            <w:shd w:val="clear" w:color="auto" w:fill="F2DBDB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G</w:t>
            </w:r>
          </w:p>
        </w:tc>
        <w:tc>
          <w:tcPr>
            <w:tcW w:w="2684" w:type="dxa"/>
          </w:tcPr>
          <w:p w:rsidR="000F7AD1" w:rsidRPr="007D4465" w:rsidRDefault="000F7AD1" w:rsidP="00FD01FF">
            <w:pPr>
              <w:tabs>
                <w:tab w:val="left" w:pos="142"/>
              </w:tabs>
              <w:contextualSpacing/>
              <w:jc w:val="center"/>
              <w:rPr>
                <w:rFonts w:eastAsia="MS Mincho"/>
                <w:sz w:val="20"/>
                <w:szCs w:val="18"/>
              </w:rPr>
            </w:pPr>
            <w:r w:rsidRPr="007D4465">
              <w:rPr>
                <w:rFonts w:eastAsia="MS Mincho"/>
                <w:sz w:val="20"/>
                <w:szCs w:val="18"/>
              </w:rPr>
              <w:t>Kanın Pıhtılaşmama hastalığıdır</w:t>
            </w:r>
          </w:p>
        </w:tc>
      </w:tr>
    </w:tbl>
    <w:p w:rsidR="000F7AD1" w:rsidRPr="003C05DB" w:rsidRDefault="000F7AD1" w:rsidP="0026343B">
      <w:pPr>
        <w:spacing w:after="120"/>
        <w:rPr>
          <w:b/>
          <w:bCs/>
          <w:sz w:val="20"/>
          <w:szCs w:val="20"/>
        </w:rPr>
      </w:pPr>
      <w:r w:rsidRPr="003C05DB">
        <w:rPr>
          <w:b/>
          <w:bCs/>
          <w:sz w:val="20"/>
          <w:szCs w:val="20"/>
        </w:rPr>
        <w:t xml:space="preserve">2-Doktor beyin açıklaması aşağıdakilerden hangisi gibi devam etmiştir? </w:t>
      </w:r>
      <w:r w:rsidRPr="003C05DB">
        <w:rPr>
          <w:sz w:val="20"/>
          <w:szCs w:val="20"/>
        </w:rPr>
        <w:t>(Yeşil göz rengi çekiniktir.)</w:t>
      </w:r>
    </w:p>
    <w:p w:rsidR="000F7AD1" w:rsidRPr="003C05DB" w:rsidRDefault="000F7AD1" w:rsidP="000330C3">
      <w:pPr>
        <w:numPr>
          <w:ilvl w:val="0"/>
          <w:numId w:val="43"/>
        </w:numPr>
        <w:rPr>
          <w:sz w:val="20"/>
          <w:szCs w:val="20"/>
        </w:rPr>
      </w:pPr>
      <w:r w:rsidRPr="003C05DB">
        <w:rPr>
          <w:sz w:val="20"/>
          <w:szCs w:val="20"/>
        </w:rPr>
        <w:t>Eşiniz kahve renk gözlü ve genotipi Aa</w:t>
      </w:r>
    </w:p>
    <w:p w:rsidR="000F7AD1" w:rsidRPr="003C05DB" w:rsidRDefault="000F7AD1" w:rsidP="000330C3">
      <w:pPr>
        <w:numPr>
          <w:ilvl w:val="0"/>
          <w:numId w:val="43"/>
        </w:numPr>
        <w:rPr>
          <w:sz w:val="20"/>
          <w:szCs w:val="20"/>
        </w:rPr>
      </w:pPr>
      <w:r w:rsidRPr="003C05DB">
        <w:rPr>
          <w:sz w:val="20"/>
          <w:szCs w:val="20"/>
        </w:rPr>
        <w:t>Eşiniz kahve renk gözlü ve genotipi AA</w:t>
      </w:r>
    </w:p>
    <w:p w:rsidR="000F7AD1" w:rsidRPr="003C05DB" w:rsidRDefault="000F7AD1" w:rsidP="000330C3">
      <w:pPr>
        <w:numPr>
          <w:ilvl w:val="0"/>
          <w:numId w:val="43"/>
        </w:numPr>
        <w:rPr>
          <w:sz w:val="20"/>
          <w:szCs w:val="20"/>
        </w:rPr>
      </w:pPr>
      <w:r w:rsidRPr="003C05DB">
        <w:rPr>
          <w:sz w:val="20"/>
          <w:szCs w:val="20"/>
        </w:rPr>
        <w:t>Eşiniz kahve renk gözlü ve genotipi aa</w:t>
      </w:r>
    </w:p>
    <w:p w:rsidR="000F7AD1" w:rsidRPr="003C05DB" w:rsidRDefault="000F7AD1" w:rsidP="000330C3">
      <w:pPr>
        <w:numPr>
          <w:ilvl w:val="0"/>
          <w:numId w:val="43"/>
        </w:numPr>
        <w:rPr>
          <w:sz w:val="20"/>
          <w:szCs w:val="20"/>
        </w:rPr>
      </w:pPr>
      <w:r w:rsidRPr="003C05DB">
        <w:rPr>
          <w:sz w:val="20"/>
          <w:szCs w:val="20"/>
        </w:rPr>
        <w:t>Eşiniz yeşil renk gözlü ve genotipi aa</w:t>
      </w:r>
    </w:p>
    <w:p w:rsidR="000F7AD1" w:rsidRPr="003C05DB" w:rsidRDefault="000F7AD1" w:rsidP="00FD2501">
      <w:pPr>
        <w:rPr>
          <w:bCs/>
          <w:sz w:val="20"/>
          <w:szCs w:val="20"/>
        </w:rPr>
      </w:pPr>
    </w:p>
    <w:p w:rsidR="000F7AD1" w:rsidRPr="003C05DB" w:rsidRDefault="000F7AD1" w:rsidP="000330C3">
      <w:pPr>
        <w:pStyle w:val="ListParagraph"/>
        <w:ind w:left="0"/>
        <w:jc w:val="both"/>
        <w:rPr>
          <w:b/>
          <w:sz w:val="20"/>
          <w:szCs w:val="20"/>
        </w:rPr>
      </w:pPr>
      <w:r w:rsidRPr="003C05DB">
        <w:rPr>
          <w:b/>
          <w:bCs/>
          <w:sz w:val="20"/>
          <w:szCs w:val="20"/>
        </w:rPr>
        <w:t>3-</w:t>
      </w:r>
      <w:r w:rsidRPr="003C05DB">
        <w:rPr>
          <w:b/>
          <w:sz w:val="20"/>
          <w:szCs w:val="20"/>
        </w:rPr>
        <w:t xml:space="preserve"> Bir bölünme sırasında homolog kromozomlar birbirine sarılır ve aralarında </w:t>
      </w:r>
      <w:r w:rsidRPr="003C05DB">
        <w:rPr>
          <w:b/>
          <w:i/>
          <w:sz w:val="20"/>
          <w:szCs w:val="20"/>
        </w:rPr>
        <w:t>parça değişimi</w:t>
      </w:r>
      <w:r w:rsidRPr="003C05DB">
        <w:rPr>
          <w:b/>
          <w:sz w:val="20"/>
          <w:szCs w:val="20"/>
        </w:rPr>
        <w:t xml:space="preserve"> olmaktadır. Aşağıdakilerden hangisi bu olayın canlılar için </w:t>
      </w:r>
      <w:r w:rsidRPr="003C05DB">
        <w:rPr>
          <w:b/>
          <w:sz w:val="20"/>
          <w:szCs w:val="20"/>
          <w:u w:val="single"/>
        </w:rPr>
        <w:t>önemini</w:t>
      </w:r>
      <w:r w:rsidRPr="003C05DB">
        <w:rPr>
          <w:b/>
          <w:sz w:val="20"/>
          <w:szCs w:val="20"/>
        </w:rPr>
        <w:t xml:space="preserve"> belirtir?</w:t>
      </w:r>
    </w:p>
    <w:p w:rsidR="000F7AD1" w:rsidRPr="003C05DB" w:rsidRDefault="000F7AD1" w:rsidP="000330C3">
      <w:pPr>
        <w:spacing w:line="276" w:lineRule="auto"/>
        <w:jc w:val="both"/>
        <w:rPr>
          <w:sz w:val="20"/>
          <w:szCs w:val="20"/>
        </w:rPr>
      </w:pPr>
      <w:r w:rsidRPr="003C05DB">
        <w:rPr>
          <w:sz w:val="20"/>
          <w:szCs w:val="20"/>
        </w:rPr>
        <w:t xml:space="preserve">      </w:t>
      </w:r>
      <w:r w:rsidRPr="00D61301">
        <w:rPr>
          <w:b/>
          <w:sz w:val="20"/>
          <w:szCs w:val="20"/>
        </w:rPr>
        <w:t>A)</w:t>
      </w:r>
      <w:r w:rsidRPr="003C05DB">
        <w:rPr>
          <w:sz w:val="20"/>
          <w:szCs w:val="20"/>
        </w:rPr>
        <w:t xml:space="preserve"> Hücre bölünmesini hızlandırır.</w:t>
      </w:r>
    </w:p>
    <w:p w:rsidR="000F7AD1" w:rsidRPr="003C05DB" w:rsidRDefault="000F7AD1" w:rsidP="000330C3">
      <w:pPr>
        <w:spacing w:line="276" w:lineRule="auto"/>
        <w:jc w:val="both"/>
        <w:rPr>
          <w:sz w:val="20"/>
          <w:szCs w:val="20"/>
        </w:rPr>
      </w:pPr>
      <w:r w:rsidRPr="003C05DB">
        <w:rPr>
          <w:sz w:val="20"/>
          <w:szCs w:val="20"/>
        </w:rPr>
        <w:t xml:space="preserve">      </w:t>
      </w:r>
      <w:r w:rsidRPr="00D61301">
        <w:rPr>
          <w:b/>
          <w:sz w:val="20"/>
          <w:szCs w:val="20"/>
        </w:rPr>
        <w:t>B)</w:t>
      </w:r>
      <w:r w:rsidRPr="003C05DB">
        <w:rPr>
          <w:sz w:val="20"/>
          <w:szCs w:val="20"/>
        </w:rPr>
        <w:t xml:space="preserve"> Canlıların büyümesinde etkili olur.</w:t>
      </w:r>
    </w:p>
    <w:p w:rsidR="000F7AD1" w:rsidRPr="003C05DB" w:rsidRDefault="000F7AD1" w:rsidP="000330C3">
      <w:pPr>
        <w:spacing w:line="276" w:lineRule="auto"/>
        <w:jc w:val="both"/>
        <w:rPr>
          <w:sz w:val="20"/>
          <w:szCs w:val="20"/>
        </w:rPr>
      </w:pPr>
      <w:r>
        <w:rPr>
          <w:noProof/>
        </w:rPr>
        <w:pict>
          <v:shape id="_x0000_s1054" type="#_x0000_t75" alt="3" style="position:absolute;left:0;text-align:left;margin-left:-32.7pt;margin-top:8.8pt;width:50.1pt;height:36pt;z-index:-251646976;visibility:visible">
            <v:imagedata r:id="rId9" o:title=""/>
          </v:shape>
        </w:pict>
      </w:r>
      <w:r w:rsidRPr="003C05DB">
        <w:rPr>
          <w:sz w:val="20"/>
          <w:szCs w:val="20"/>
        </w:rPr>
        <w:t xml:space="preserve">      </w:t>
      </w:r>
      <w:r w:rsidRPr="00D61301">
        <w:rPr>
          <w:b/>
          <w:sz w:val="20"/>
          <w:szCs w:val="20"/>
        </w:rPr>
        <w:t>C)</w:t>
      </w:r>
      <w:r w:rsidRPr="003C05DB">
        <w:rPr>
          <w:sz w:val="20"/>
          <w:szCs w:val="20"/>
        </w:rPr>
        <w:t xml:space="preserve"> Canlılarda kalıtsal çeşitliliği sağlar.</w:t>
      </w:r>
    </w:p>
    <w:p w:rsidR="000F7AD1" w:rsidRDefault="000F7AD1" w:rsidP="003C05DB">
      <w:pPr>
        <w:spacing w:line="276" w:lineRule="auto"/>
        <w:jc w:val="both"/>
        <w:rPr>
          <w:sz w:val="20"/>
          <w:szCs w:val="20"/>
        </w:rPr>
      </w:pPr>
      <w:r w:rsidRPr="003C05DB">
        <w:rPr>
          <w:sz w:val="20"/>
          <w:szCs w:val="20"/>
        </w:rPr>
        <w:t xml:space="preserve">      </w:t>
      </w:r>
      <w:r w:rsidRPr="00D61301">
        <w:rPr>
          <w:b/>
          <w:sz w:val="20"/>
          <w:szCs w:val="20"/>
        </w:rPr>
        <w:t>D)</w:t>
      </w:r>
      <w:r w:rsidRPr="003C05DB">
        <w:rPr>
          <w:sz w:val="20"/>
          <w:szCs w:val="20"/>
        </w:rPr>
        <w:t xml:space="preserve"> Hücrelerde kromozom sayısının azalmasına neden olur.</w:t>
      </w:r>
    </w:p>
    <w:p w:rsidR="000F7AD1" w:rsidRPr="003C05DB" w:rsidRDefault="000F7AD1" w:rsidP="003C05DB">
      <w:pPr>
        <w:spacing w:line="276" w:lineRule="auto"/>
        <w:jc w:val="both"/>
        <w:rPr>
          <w:sz w:val="20"/>
          <w:szCs w:val="20"/>
        </w:rPr>
      </w:pPr>
    </w:p>
    <w:p w:rsidR="000F7AD1" w:rsidRPr="00B00237" w:rsidRDefault="000F7AD1" w:rsidP="00B00237">
      <w:pPr>
        <w:rPr>
          <w:sz w:val="20"/>
          <w:szCs w:val="18"/>
        </w:rPr>
      </w:pPr>
      <w:r w:rsidRPr="003C05DB">
        <w:rPr>
          <w:b/>
          <w:bCs/>
          <w:sz w:val="20"/>
          <w:szCs w:val="20"/>
        </w:rPr>
        <w:t>4</w:t>
      </w:r>
      <w:r w:rsidRPr="00B00237">
        <w:rPr>
          <w:b/>
          <w:bCs/>
          <w:sz w:val="22"/>
          <w:szCs w:val="20"/>
        </w:rPr>
        <w:t>-</w:t>
      </w:r>
      <w:r w:rsidRPr="00B00237">
        <w:rPr>
          <w:b/>
          <w:sz w:val="22"/>
          <w:szCs w:val="20"/>
        </w:rPr>
        <w:t xml:space="preserve">        </w:t>
      </w:r>
      <w:r w:rsidRPr="00B00237">
        <w:rPr>
          <w:sz w:val="20"/>
          <w:szCs w:val="18"/>
        </w:rPr>
        <w:t xml:space="preserve">I.Kromozomların oluşması            </w:t>
      </w:r>
    </w:p>
    <w:p w:rsidR="000F7AD1" w:rsidRPr="00B00237" w:rsidRDefault="000F7AD1" w:rsidP="00B00237">
      <w:pPr>
        <w:rPr>
          <w:sz w:val="20"/>
          <w:szCs w:val="18"/>
        </w:rPr>
      </w:pPr>
      <w:r w:rsidRPr="00B00237">
        <w:rPr>
          <w:sz w:val="20"/>
          <w:szCs w:val="18"/>
        </w:rPr>
        <w:t xml:space="preserve">          II.Hücrenin boğumlanması              </w:t>
      </w:r>
    </w:p>
    <w:p w:rsidR="000F7AD1" w:rsidRPr="00B00237" w:rsidRDefault="000F7AD1" w:rsidP="00B00237">
      <w:pPr>
        <w:rPr>
          <w:sz w:val="20"/>
          <w:szCs w:val="18"/>
        </w:rPr>
      </w:pPr>
      <w:r w:rsidRPr="00B00237">
        <w:rPr>
          <w:sz w:val="20"/>
          <w:szCs w:val="18"/>
        </w:rPr>
        <w:t xml:space="preserve">         III.Kromozomların hücrenin ortasına dizilmesi</w:t>
      </w:r>
    </w:p>
    <w:p w:rsidR="000F7AD1" w:rsidRPr="00B00237" w:rsidRDefault="000F7AD1" w:rsidP="00B00237">
      <w:pPr>
        <w:rPr>
          <w:sz w:val="20"/>
          <w:szCs w:val="18"/>
        </w:rPr>
      </w:pPr>
      <w:r w:rsidRPr="00B00237">
        <w:rPr>
          <w:sz w:val="20"/>
          <w:szCs w:val="18"/>
        </w:rPr>
        <w:t xml:space="preserve">         IV.DNA' nın kendini eşlemesi</w:t>
      </w:r>
    </w:p>
    <w:p w:rsidR="000F7AD1" w:rsidRPr="00B00237" w:rsidRDefault="000F7AD1" w:rsidP="00B00237">
      <w:pPr>
        <w:rPr>
          <w:sz w:val="20"/>
          <w:szCs w:val="18"/>
        </w:rPr>
      </w:pPr>
      <w:r w:rsidRPr="00B00237">
        <w:rPr>
          <w:sz w:val="20"/>
          <w:szCs w:val="18"/>
        </w:rPr>
        <w:t xml:space="preserve">         V.Kromozomların kutuplara çekilmesi</w:t>
      </w:r>
    </w:p>
    <w:p w:rsidR="000F7AD1" w:rsidRDefault="000F7AD1" w:rsidP="00B00237">
      <w:pPr>
        <w:rPr>
          <w:b/>
          <w:sz w:val="20"/>
          <w:szCs w:val="18"/>
        </w:rPr>
      </w:pPr>
      <w:r w:rsidRPr="00B00237">
        <w:rPr>
          <w:sz w:val="20"/>
          <w:szCs w:val="18"/>
        </w:rPr>
        <w:t xml:space="preserve">    </w:t>
      </w:r>
      <w:r w:rsidRPr="00B00237">
        <w:rPr>
          <w:b/>
          <w:sz w:val="20"/>
          <w:szCs w:val="18"/>
        </w:rPr>
        <w:t xml:space="preserve">Yukarıda karışık olarak verilen mitoz bölünmede gerçekleşen olayların </w:t>
      </w:r>
      <w:r w:rsidRPr="00B00237">
        <w:rPr>
          <w:b/>
          <w:sz w:val="20"/>
          <w:szCs w:val="18"/>
          <w:u w:val="single"/>
        </w:rPr>
        <w:t>doğru sıralaması</w:t>
      </w:r>
      <w:r w:rsidRPr="00B00237">
        <w:rPr>
          <w:b/>
          <w:sz w:val="20"/>
          <w:szCs w:val="18"/>
        </w:rPr>
        <w:t xml:space="preserve"> hangi seçenekteki gibidir?</w:t>
      </w:r>
    </w:p>
    <w:p w:rsidR="000F7AD1" w:rsidRPr="00B00237" w:rsidRDefault="000F7AD1" w:rsidP="00B00237">
      <w:pPr>
        <w:rPr>
          <w:b/>
          <w:sz w:val="10"/>
          <w:szCs w:val="18"/>
        </w:rPr>
      </w:pPr>
    </w:p>
    <w:p w:rsidR="000F7AD1" w:rsidRPr="00B00237" w:rsidRDefault="000F7AD1" w:rsidP="00B00237">
      <w:pPr>
        <w:spacing w:line="276" w:lineRule="auto"/>
        <w:rPr>
          <w:sz w:val="20"/>
          <w:szCs w:val="18"/>
        </w:rPr>
      </w:pPr>
      <w:r w:rsidRPr="00B00237">
        <w:rPr>
          <w:sz w:val="20"/>
          <w:szCs w:val="18"/>
        </w:rPr>
        <w:t xml:space="preserve">     </w:t>
      </w:r>
      <w:r w:rsidRPr="00B00237">
        <w:rPr>
          <w:b/>
          <w:sz w:val="20"/>
          <w:szCs w:val="18"/>
        </w:rPr>
        <w:t>A)</w:t>
      </w:r>
      <w:r w:rsidRPr="00B00237">
        <w:rPr>
          <w:sz w:val="20"/>
          <w:szCs w:val="18"/>
        </w:rPr>
        <w:t xml:space="preserve"> IV ,I, III, V ve II</w:t>
      </w:r>
      <w:r w:rsidRPr="00B00237">
        <w:rPr>
          <w:sz w:val="20"/>
          <w:szCs w:val="18"/>
        </w:rPr>
        <w:tab/>
        <w:t xml:space="preserve"> </w:t>
      </w:r>
      <w:r>
        <w:rPr>
          <w:sz w:val="20"/>
          <w:szCs w:val="18"/>
        </w:rPr>
        <w:t xml:space="preserve">     </w:t>
      </w:r>
      <w:r w:rsidRPr="00B00237">
        <w:rPr>
          <w:sz w:val="20"/>
          <w:szCs w:val="18"/>
        </w:rPr>
        <w:t xml:space="preserve"> </w:t>
      </w:r>
      <w:r w:rsidRPr="00B00237">
        <w:rPr>
          <w:b/>
          <w:sz w:val="20"/>
          <w:szCs w:val="18"/>
        </w:rPr>
        <w:t>B)</w:t>
      </w:r>
      <w:r w:rsidRPr="00B00237">
        <w:rPr>
          <w:sz w:val="20"/>
          <w:szCs w:val="18"/>
        </w:rPr>
        <w:t xml:space="preserve"> I, III, V, II ve IV</w:t>
      </w:r>
    </w:p>
    <w:p w:rsidR="000F7AD1" w:rsidRPr="00B00237" w:rsidRDefault="000F7AD1" w:rsidP="00B00237">
      <w:pPr>
        <w:spacing w:line="276" w:lineRule="auto"/>
        <w:rPr>
          <w:sz w:val="20"/>
          <w:szCs w:val="18"/>
        </w:rPr>
      </w:pPr>
      <w:r w:rsidRPr="00B00237">
        <w:rPr>
          <w:sz w:val="20"/>
          <w:szCs w:val="18"/>
        </w:rPr>
        <w:t xml:space="preserve">    </w:t>
      </w:r>
      <w:r>
        <w:rPr>
          <w:sz w:val="20"/>
          <w:szCs w:val="18"/>
        </w:rPr>
        <w:t xml:space="preserve">             </w:t>
      </w:r>
      <w:r w:rsidRPr="00B00237">
        <w:rPr>
          <w:sz w:val="20"/>
          <w:szCs w:val="18"/>
        </w:rPr>
        <w:t xml:space="preserve"> </w:t>
      </w:r>
      <w:r w:rsidRPr="00B00237">
        <w:rPr>
          <w:b/>
          <w:sz w:val="20"/>
          <w:szCs w:val="18"/>
        </w:rPr>
        <w:t>C)</w:t>
      </w:r>
      <w:r w:rsidRPr="00B00237">
        <w:rPr>
          <w:sz w:val="20"/>
          <w:szCs w:val="18"/>
        </w:rPr>
        <w:t xml:space="preserve"> IV,III, I, II ve V      </w:t>
      </w:r>
      <w:r w:rsidRPr="00B00237">
        <w:rPr>
          <w:b/>
          <w:sz w:val="20"/>
          <w:szCs w:val="18"/>
        </w:rPr>
        <w:t>D)</w:t>
      </w:r>
      <w:r w:rsidRPr="00B00237">
        <w:rPr>
          <w:sz w:val="20"/>
          <w:szCs w:val="18"/>
        </w:rPr>
        <w:t xml:space="preserve"> I, V, III, II ve IV</w:t>
      </w:r>
    </w:p>
    <w:p w:rsidR="000F7AD1" w:rsidRPr="003C05DB" w:rsidRDefault="000F7AD1" w:rsidP="00B00237">
      <w:pPr>
        <w:ind w:right="-828"/>
        <w:rPr>
          <w:bCs/>
          <w:sz w:val="20"/>
          <w:szCs w:val="20"/>
        </w:rPr>
      </w:pPr>
    </w:p>
    <w:p w:rsidR="000F7AD1" w:rsidRPr="003C05DB" w:rsidRDefault="000F7AD1" w:rsidP="000330C3">
      <w:pPr>
        <w:ind w:right="-828"/>
        <w:rPr>
          <w:sz w:val="20"/>
          <w:szCs w:val="20"/>
        </w:rPr>
      </w:pPr>
      <w:r w:rsidRPr="003C05DB">
        <w:rPr>
          <w:b/>
          <w:bCs/>
          <w:sz w:val="20"/>
          <w:szCs w:val="20"/>
        </w:rPr>
        <w:t>5-</w:t>
      </w:r>
      <w:r w:rsidRPr="003C05DB">
        <w:rPr>
          <w:b/>
          <w:sz w:val="20"/>
          <w:szCs w:val="20"/>
        </w:rPr>
        <w:t xml:space="preserve"> Mitoz sonucunda büyüme – üreme- yenilenme </w:t>
      </w:r>
    </w:p>
    <w:p w:rsidR="000F7AD1" w:rsidRPr="003C05DB" w:rsidRDefault="000F7AD1" w:rsidP="000330C3">
      <w:pPr>
        <w:ind w:right="-828"/>
        <w:rPr>
          <w:sz w:val="20"/>
          <w:szCs w:val="20"/>
        </w:rPr>
      </w:pPr>
      <w:r w:rsidRPr="003C05DB">
        <w:rPr>
          <w:b/>
          <w:sz w:val="20"/>
          <w:szCs w:val="20"/>
        </w:rPr>
        <w:t>gibi olaylar gerçekleşmektedir.</w:t>
      </w:r>
    </w:p>
    <w:p w:rsidR="000F7AD1" w:rsidRPr="003C05DB" w:rsidRDefault="000F7AD1" w:rsidP="000330C3">
      <w:pPr>
        <w:ind w:right="-828"/>
        <w:rPr>
          <w:sz w:val="20"/>
          <w:szCs w:val="20"/>
        </w:rPr>
      </w:pPr>
      <w:r w:rsidRPr="003C05DB">
        <w:rPr>
          <w:sz w:val="20"/>
          <w:szCs w:val="20"/>
        </w:rPr>
        <w:t xml:space="preserve">Aşağıda verilenlerden hangisi </w:t>
      </w:r>
      <w:r w:rsidRPr="003C05DB">
        <w:rPr>
          <w:b/>
          <w:sz w:val="20"/>
          <w:szCs w:val="20"/>
        </w:rPr>
        <w:t>yenilenme</w:t>
      </w:r>
      <w:r w:rsidRPr="003C05DB">
        <w:rPr>
          <w:sz w:val="20"/>
          <w:szCs w:val="20"/>
        </w:rPr>
        <w:t xml:space="preserve"> olarak adlandırılır?</w:t>
      </w:r>
    </w:p>
    <w:p w:rsidR="000F7AD1" w:rsidRPr="00BF2395" w:rsidRDefault="000F7AD1" w:rsidP="000330C3">
      <w:pPr>
        <w:ind w:left="270" w:right="-828"/>
        <w:rPr>
          <w:sz w:val="16"/>
          <w:szCs w:val="20"/>
        </w:rPr>
      </w:pPr>
    </w:p>
    <w:p w:rsidR="000F7AD1" w:rsidRPr="003C05DB" w:rsidRDefault="000F7AD1" w:rsidP="000330C3">
      <w:pPr>
        <w:numPr>
          <w:ilvl w:val="0"/>
          <w:numId w:val="45"/>
        </w:numPr>
        <w:ind w:right="-828"/>
        <w:rPr>
          <w:sz w:val="20"/>
          <w:szCs w:val="20"/>
        </w:rPr>
      </w:pPr>
      <w:r w:rsidRPr="003C05DB">
        <w:rPr>
          <w:sz w:val="20"/>
          <w:szCs w:val="20"/>
        </w:rPr>
        <w:t>Denizyıldızının kopan kolunu onarması</w:t>
      </w:r>
    </w:p>
    <w:p w:rsidR="000F7AD1" w:rsidRPr="003C05DB" w:rsidRDefault="000F7AD1" w:rsidP="000330C3">
      <w:pPr>
        <w:numPr>
          <w:ilvl w:val="0"/>
          <w:numId w:val="45"/>
        </w:numPr>
        <w:ind w:right="-828"/>
        <w:rPr>
          <w:sz w:val="20"/>
          <w:szCs w:val="20"/>
        </w:rPr>
      </w:pPr>
      <w:r w:rsidRPr="003C05DB">
        <w:rPr>
          <w:sz w:val="20"/>
          <w:szCs w:val="20"/>
        </w:rPr>
        <w:t>Bir çocuğun ergen hale gelmesi</w:t>
      </w:r>
    </w:p>
    <w:tbl>
      <w:tblPr>
        <w:tblpPr w:leftFromText="141" w:rightFromText="141" w:vertAnchor="page" w:horzAnchor="page" w:tblpX="6386" w:tblpY="4430"/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0A0"/>
      </w:tblPr>
      <w:tblGrid>
        <w:gridCol w:w="456"/>
        <w:gridCol w:w="1051"/>
        <w:gridCol w:w="1676"/>
      </w:tblGrid>
      <w:tr w:rsidR="000F7AD1" w:rsidRPr="003C05DB" w:rsidTr="00AD73A7">
        <w:trPr>
          <w:trHeight w:val="234"/>
        </w:trPr>
        <w:tc>
          <w:tcPr>
            <w:tcW w:w="456" w:type="dxa"/>
            <w:tcBorders>
              <w:top w:val="single" w:sz="8" w:space="0" w:color="9BBB59"/>
              <w:right w:val="double" w:sz="4" w:space="0" w:color="auto"/>
            </w:tcBorders>
            <w:shd w:val="clear" w:color="auto" w:fill="9BBB59"/>
          </w:tcPr>
          <w:p w:rsidR="000F7AD1" w:rsidRPr="00AD73A7" w:rsidRDefault="000F7AD1" w:rsidP="00AD73A7">
            <w:pPr>
              <w:jc w:val="center"/>
              <w:rPr>
                <w:b/>
                <w:bCs/>
                <w:color w:val="FFFFFF"/>
                <w:sz w:val="20"/>
                <w:szCs w:val="20"/>
                <w:lang w:eastAsia="en-US"/>
              </w:rPr>
            </w:pPr>
          </w:p>
        </w:tc>
        <w:tc>
          <w:tcPr>
            <w:tcW w:w="2727" w:type="dxa"/>
            <w:gridSpan w:val="2"/>
            <w:tcBorders>
              <w:top w:val="single" w:sz="8" w:space="0" w:color="9BBB59"/>
              <w:left w:val="double" w:sz="4" w:space="0" w:color="auto"/>
            </w:tcBorders>
            <w:shd w:val="clear" w:color="auto" w:fill="9BBB59"/>
          </w:tcPr>
          <w:p w:rsidR="000F7AD1" w:rsidRPr="00AD73A7" w:rsidRDefault="000F7AD1" w:rsidP="00AD73A7">
            <w:pPr>
              <w:jc w:val="center"/>
              <w:rPr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D73A7">
              <w:rPr>
                <w:b/>
                <w:bCs/>
                <w:color w:val="FFFFFF"/>
                <w:sz w:val="20"/>
                <w:szCs w:val="20"/>
                <w:lang w:eastAsia="en-US"/>
              </w:rPr>
              <w:t>Kromozom sayısı</w:t>
            </w:r>
          </w:p>
        </w:tc>
      </w:tr>
      <w:tr w:rsidR="000F7AD1" w:rsidRPr="003C05DB" w:rsidTr="00AD73A7">
        <w:trPr>
          <w:trHeight w:val="249"/>
        </w:trPr>
        <w:tc>
          <w:tcPr>
            <w:tcW w:w="1507" w:type="dxa"/>
            <w:gridSpan w:val="2"/>
            <w:tcBorders>
              <w:top w:val="single" w:sz="8" w:space="0" w:color="9BBB59"/>
              <w:bottom w:val="single" w:sz="8" w:space="0" w:color="9BBB59"/>
            </w:tcBorders>
          </w:tcPr>
          <w:p w:rsidR="000F7AD1" w:rsidRPr="00AD73A7" w:rsidRDefault="000F7AD1" w:rsidP="00AD73A7">
            <w:pPr>
              <w:jc w:val="center"/>
              <w:rPr>
                <w:b/>
                <w:bCs/>
                <w:sz w:val="18"/>
                <w:szCs w:val="20"/>
                <w:lang w:eastAsia="en-US"/>
              </w:rPr>
            </w:pPr>
            <w:r w:rsidRPr="00AD73A7">
              <w:rPr>
                <w:b/>
                <w:bCs/>
                <w:sz w:val="18"/>
                <w:szCs w:val="20"/>
                <w:lang w:eastAsia="en-US"/>
              </w:rPr>
              <w:t>İnsan</w:t>
            </w:r>
          </w:p>
        </w:tc>
        <w:tc>
          <w:tcPr>
            <w:tcW w:w="1676" w:type="dxa"/>
            <w:tcBorders>
              <w:top w:val="single" w:sz="8" w:space="0" w:color="9BBB59"/>
              <w:bottom w:val="single" w:sz="8" w:space="0" w:color="9BBB59"/>
            </w:tcBorders>
          </w:tcPr>
          <w:p w:rsidR="000F7AD1" w:rsidRPr="00AD73A7" w:rsidRDefault="000F7AD1" w:rsidP="00AD73A7">
            <w:pPr>
              <w:jc w:val="center"/>
              <w:rPr>
                <w:sz w:val="18"/>
                <w:szCs w:val="20"/>
                <w:lang w:eastAsia="en-US"/>
              </w:rPr>
            </w:pPr>
            <w:r w:rsidRPr="00AD73A7">
              <w:rPr>
                <w:sz w:val="18"/>
                <w:szCs w:val="20"/>
                <w:lang w:eastAsia="en-US"/>
              </w:rPr>
              <w:t>46</w:t>
            </w:r>
          </w:p>
        </w:tc>
      </w:tr>
      <w:tr w:rsidR="000F7AD1" w:rsidRPr="003C05DB" w:rsidTr="00AD73A7">
        <w:trPr>
          <w:trHeight w:val="234"/>
        </w:trPr>
        <w:tc>
          <w:tcPr>
            <w:tcW w:w="1507" w:type="dxa"/>
            <w:gridSpan w:val="2"/>
          </w:tcPr>
          <w:p w:rsidR="000F7AD1" w:rsidRPr="00AD73A7" w:rsidRDefault="000F7AD1" w:rsidP="00AD73A7">
            <w:pPr>
              <w:jc w:val="center"/>
              <w:rPr>
                <w:b/>
                <w:bCs/>
                <w:sz w:val="18"/>
                <w:szCs w:val="20"/>
                <w:lang w:eastAsia="en-US"/>
              </w:rPr>
            </w:pPr>
            <w:r w:rsidRPr="00AD73A7">
              <w:rPr>
                <w:b/>
                <w:bCs/>
                <w:sz w:val="18"/>
                <w:szCs w:val="20"/>
                <w:lang w:eastAsia="en-US"/>
              </w:rPr>
              <w:t>Moli balığı</w:t>
            </w:r>
          </w:p>
        </w:tc>
        <w:tc>
          <w:tcPr>
            <w:tcW w:w="1676" w:type="dxa"/>
          </w:tcPr>
          <w:p w:rsidR="000F7AD1" w:rsidRPr="00AD73A7" w:rsidRDefault="000F7AD1" w:rsidP="00AD73A7">
            <w:pPr>
              <w:jc w:val="center"/>
              <w:rPr>
                <w:sz w:val="18"/>
                <w:szCs w:val="20"/>
                <w:lang w:eastAsia="en-US"/>
              </w:rPr>
            </w:pPr>
            <w:r w:rsidRPr="00AD73A7">
              <w:rPr>
                <w:sz w:val="18"/>
                <w:szCs w:val="20"/>
                <w:lang w:eastAsia="en-US"/>
              </w:rPr>
              <w:t>46</w:t>
            </w:r>
          </w:p>
        </w:tc>
      </w:tr>
      <w:tr w:rsidR="000F7AD1" w:rsidRPr="003C05DB" w:rsidTr="00AD73A7">
        <w:trPr>
          <w:trHeight w:val="249"/>
        </w:trPr>
        <w:tc>
          <w:tcPr>
            <w:tcW w:w="1507" w:type="dxa"/>
            <w:gridSpan w:val="2"/>
            <w:tcBorders>
              <w:top w:val="single" w:sz="8" w:space="0" w:color="9BBB59"/>
              <w:bottom w:val="single" w:sz="8" w:space="0" w:color="9BBB59"/>
            </w:tcBorders>
          </w:tcPr>
          <w:p w:rsidR="000F7AD1" w:rsidRPr="00AD73A7" w:rsidRDefault="000F7AD1" w:rsidP="00AD73A7">
            <w:pPr>
              <w:jc w:val="center"/>
              <w:rPr>
                <w:b/>
                <w:bCs/>
                <w:sz w:val="18"/>
                <w:szCs w:val="20"/>
                <w:lang w:eastAsia="en-US"/>
              </w:rPr>
            </w:pPr>
            <w:r w:rsidRPr="00AD73A7">
              <w:rPr>
                <w:b/>
                <w:bCs/>
                <w:sz w:val="18"/>
                <w:szCs w:val="20"/>
                <w:lang w:eastAsia="en-US"/>
              </w:rPr>
              <w:t>Eğrelti otu</w:t>
            </w:r>
          </w:p>
        </w:tc>
        <w:tc>
          <w:tcPr>
            <w:tcW w:w="1676" w:type="dxa"/>
            <w:tcBorders>
              <w:top w:val="single" w:sz="8" w:space="0" w:color="9BBB59"/>
              <w:bottom w:val="single" w:sz="8" w:space="0" w:color="9BBB59"/>
            </w:tcBorders>
          </w:tcPr>
          <w:p w:rsidR="000F7AD1" w:rsidRPr="00AD73A7" w:rsidRDefault="000F7AD1" w:rsidP="00AD73A7">
            <w:pPr>
              <w:jc w:val="center"/>
              <w:rPr>
                <w:sz w:val="18"/>
                <w:szCs w:val="20"/>
                <w:lang w:eastAsia="en-US"/>
              </w:rPr>
            </w:pPr>
            <w:r w:rsidRPr="00AD73A7">
              <w:rPr>
                <w:sz w:val="18"/>
                <w:szCs w:val="20"/>
                <w:lang w:eastAsia="en-US"/>
              </w:rPr>
              <w:t>500</w:t>
            </w:r>
          </w:p>
        </w:tc>
      </w:tr>
      <w:tr w:rsidR="000F7AD1" w:rsidRPr="003C05DB" w:rsidTr="00AD73A7">
        <w:trPr>
          <w:trHeight w:val="249"/>
        </w:trPr>
        <w:tc>
          <w:tcPr>
            <w:tcW w:w="1507" w:type="dxa"/>
            <w:gridSpan w:val="2"/>
          </w:tcPr>
          <w:p w:rsidR="000F7AD1" w:rsidRPr="00AD73A7" w:rsidRDefault="000F7AD1" w:rsidP="00AD73A7">
            <w:pPr>
              <w:jc w:val="center"/>
              <w:rPr>
                <w:b/>
                <w:bCs/>
                <w:sz w:val="18"/>
                <w:szCs w:val="20"/>
                <w:lang w:eastAsia="en-US"/>
              </w:rPr>
            </w:pPr>
            <w:r w:rsidRPr="00AD73A7">
              <w:rPr>
                <w:b/>
                <w:bCs/>
                <w:sz w:val="18"/>
                <w:szCs w:val="20"/>
                <w:lang w:eastAsia="en-US"/>
              </w:rPr>
              <w:t>Solucan</w:t>
            </w:r>
          </w:p>
        </w:tc>
        <w:tc>
          <w:tcPr>
            <w:tcW w:w="1676" w:type="dxa"/>
          </w:tcPr>
          <w:p w:rsidR="000F7AD1" w:rsidRPr="00AD73A7" w:rsidRDefault="000F7AD1" w:rsidP="00AD73A7">
            <w:pPr>
              <w:jc w:val="center"/>
              <w:rPr>
                <w:sz w:val="18"/>
                <w:szCs w:val="20"/>
                <w:lang w:eastAsia="en-US"/>
              </w:rPr>
            </w:pPr>
            <w:r w:rsidRPr="00AD73A7">
              <w:rPr>
                <w:sz w:val="18"/>
                <w:szCs w:val="20"/>
                <w:lang w:eastAsia="en-US"/>
              </w:rPr>
              <w:t>2</w:t>
            </w:r>
          </w:p>
        </w:tc>
      </w:tr>
      <w:tr w:rsidR="000F7AD1" w:rsidRPr="003C05DB" w:rsidTr="00AD73A7">
        <w:trPr>
          <w:trHeight w:val="234"/>
        </w:trPr>
        <w:tc>
          <w:tcPr>
            <w:tcW w:w="1507" w:type="dxa"/>
            <w:gridSpan w:val="2"/>
            <w:tcBorders>
              <w:top w:val="single" w:sz="8" w:space="0" w:color="9BBB59"/>
              <w:bottom w:val="single" w:sz="8" w:space="0" w:color="9BBB59"/>
            </w:tcBorders>
          </w:tcPr>
          <w:p w:rsidR="000F7AD1" w:rsidRPr="00AD73A7" w:rsidRDefault="000F7AD1" w:rsidP="00AD73A7">
            <w:pPr>
              <w:jc w:val="center"/>
              <w:rPr>
                <w:b/>
                <w:bCs/>
                <w:sz w:val="18"/>
                <w:szCs w:val="20"/>
                <w:lang w:eastAsia="en-US"/>
              </w:rPr>
            </w:pPr>
            <w:r w:rsidRPr="00AD73A7">
              <w:rPr>
                <w:b/>
                <w:bCs/>
                <w:sz w:val="18"/>
                <w:szCs w:val="20"/>
                <w:lang w:eastAsia="en-US"/>
              </w:rPr>
              <w:t>Sirke sineği</w:t>
            </w:r>
          </w:p>
        </w:tc>
        <w:tc>
          <w:tcPr>
            <w:tcW w:w="1676" w:type="dxa"/>
            <w:tcBorders>
              <w:top w:val="single" w:sz="8" w:space="0" w:color="9BBB59"/>
              <w:bottom w:val="single" w:sz="8" w:space="0" w:color="9BBB59"/>
            </w:tcBorders>
          </w:tcPr>
          <w:p w:rsidR="000F7AD1" w:rsidRPr="00AD73A7" w:rsidRDefault="000F7AD1" w:rsidP="00AD73A7">
            <w:pPr>
              <w:jc w:val="center"/>
              <w:rPr>
                <w:sz w:val="18"/>
                <w:szCs w:val="20"/>
                <w:lang w:eastAsia="en-US"/>
              </w:rPr>
            </w:pPr>
            <w:r w:rsidRPr="00AD73A7">
              <w:rPr>
                <w:sz w:val="18"/>
                <w:szCs w:val="20"/>
                <w:lang w:eastAsia="en-US"/>
              </w:rPr>
              <w:t>8</w:t>
            </w:r>
          </w:p>
        </w:tc>
      </w:tr>
      <w:tr w:rsidR="000F7AD1" w:rsidRPr="003C05DB" w:rsidTr="00AD73A7">
        <w:trPr>
          <w:trHeight w:val="249"/>
        </w:trPr>
        <w:tc>
          <w:tcPr>
            <w:tcW w:w="1507" w:type="dxa"/>
            <w:gridSpan w:val="2"/>
          </w:tcPr>
          <w:p w:rsidR="000F7AD1" w:rsidRPr="00AD73A7" w:rsidRDefault="000F7AD1" w:rsidP="00AD73A7">
            <w:pPr>
              <w:jc w:val="center"/>
              <w:rPr>
                <w:b/>
                <w:bCs/>
                <w:sz w:val="18"/>
                <w:szCs w:val="20"/>
                <w:lang w:eastAsia="en-US"/>
              </w:rPr>
            </w:pPr>
            <w:r w:rsidRPr="00AD73A7">
              <w:rPr>
                <w:b/>
                <w:bCs/>
                <w:sz w:val="18"/>
                <w:szCs w:val="20"/>
                <w:lang w:eastAsia="en-US"/>
              </w:rPr>
              <w:t>Pirinç</w:t>
            </w:r>
          </w:p>
        </w:tc>
        <w:tc>
          <w:tcPr>
            <w:tcW w:w="1676" w:type="dxa"/>
          </w:tcPr>
          <w:p w:rsidR="000F7AD1" w:rsidRPr="00AD73A7" w:rsidRDefault="000F7AD1" w:rsidP="00AD73A7">
            <w:pPr>
              <w:jc w:val="center"/>
              <w:rPr>
                <w:sz w:val="18"/>
                <w:szCs w:val="20"/>
                <w:lang w:eastAsia="en-US"/>
              </w:rPr>
            </w:pPr>
            <w:r w:rsidRPr="00AD73A7">
              <w:rPr>
                <w:sz w:val="18"/>
                <w:szCs w:val="20"/>
                <w:lang w:eastAsia="en-US"/>
              </w:rPr>
              <w:t>12</w:t>
            </w:r>
          </w:p>
        </w:tc>
      </w:tr>
      <w:tr w:rsidR="000F7AD1" w:rsidRPr="003C05DB" w:rsidTr="00AD73A7">
        <w:trPr>
          <w:trHeight w:val="249"/>
        </w:trPr>
        <w:tc>
          <w:tcPr>
            <w:tcW w:w="1507" w:type="dxa"/>
            <w:gridSpan w:val="2"/>
            <w:tcBorders>
              <w:top w:val="single" w:sz="8" w:space="0" w:color="9BBB59"/>
              <w:bottom w:val="single" w:sz="8" w:space="0" w:color="9BBB59"/>
            </w:tcBorders>
          </w:tcPr>
          <w:p w:rsidR="000F7AD1" w:rsidRPr="00AD73A7" w:rsidRDefault="000F7AD1" w:rsidP="00AD73A7">
            <w:pPr>
              <w:jc w:val="center"/>
              <w:rPr>
                <w:b/>
                <w:bCs/>
                <w:sz w:val="18"/>
                <w:szCs w:val="20"/>
                <w:lang w:eastAsia="en-US"/>
              </w:rPr>
            </w:pPr>
            <w:r w:rsidRPr="00AD73A7">
              <w:rPr>
                <w:b/>
                <w:bCs/>
                <w:sz w:val="18"/>
                <w:szCs w:val="20"/>
                <w:lang w:eastAsia="en-US"/>
              </w:rPr>
              <w:t>Çekirge</w:t>
            </w:r>
          </w:p>
        </w:tc>
        <w:tc>
          <w:tcPr>
            <w:tcW w:w="1676" w:type="dxa"/>
            <w:tcBorders>
              <w:top w:val="single" w:sz="8" w:space="0" w:color="9BBB59"/>
              <w:bottom w:val="single" w:sz="8" w:space="0" w:color="9BBB59"/>
            </w:tcBorders>
          </w:tcPr>
          <w:p w:rsidR="000F7AD1" w:rsidRPr="00AD73A7" w:rsidRDefault="000F7AD1" w:rsidP="00AD73A7">
            <w:pPr>
              <w:jc w:val="center"/>
              <w:rPr>
                <w:sz w:val="18"/>
                <w:szCs w:val="20"/>
                <w:lang w:eastAsia="en-US"/>
              </w:rPr>
            </w:pPr>
            <w:r w:rsidRPr="00AD73A7">
              <w:rPr>
                <w:sz w:val="18"/>
                <w:szCs w:val="20"/>
                <w:lang w:eastAsia="en-US"/>
              </w:rPr>
              <w:t>14</w:t>
            </w:r>
          </w:p>
        </w:tc>
      </w:tr>
    </w:tbl>
    <w:p w:rsidR="000F7AD1" w:rsidRPr="003C05DB" w:rsidRDefault="000F7AD1" w:rsidP="000330C3">
      <w:pPr>
        <w:numPr>
          <w:ilvl w:val="0"/>
          <w:numId w:val="45"/>
        </w:numPr>
        <w:ind w:right="-828"/>
        <w:rPr>
          <w:sz w:val="20"/>
          <w:szCs w:val="20"/>
        </w:rPr>
      </w:pPr>
      <w:r w:rsidRPr="003C05DB">
        <w:rPr>
          <w:sz w:val="20"/>
          <w:szCs w:val="20"/>
        </w:rPr>
        <w:t>Emre’nin bir yıl içinde 7cm uzamış olması</w:t>
      </w:r>
    </w:p>
    <w:p w:rsidR="000F7AD1" w:rsidRPr="003C05DB" w:rsidRDefault="000F7AD1" w:rsidP="000330C3">
      <w:pPr>
        <w:numPr>
          <w:ilvl w:val="0"/>
          <w:numId w:val="45"/>
        </w:numPr>
        <w:ind w:right="-828"/>
        <w:rPr>
          <w:sz w:val="20"/>
          <w:szCs w:val="20"/>
        </w:rPr>
      </w:pPr>
      <w:r w:rsidRPr="003C05DB">
        <w:rPr>
          <w:sz w:val="20"/>
          <w:szCs w:val="20"/>
        </w:rPr>
        <w:t xml:space="preserve">Söğüt bitkisinden koparılan bir dalın kesilip toprağa </w:t>
      </w:r>
      <w:r>
        <w:rPr>
          <w:sz w:val="20"/>
          <w:szCs w:val="20"/>
        </w:rPr>
        <w:t xml:space="preserve">               </w:t>
      </w:r>
      <w:r w:rsidRPr="003C05DB">
        <w:rPr>
          <w:sz w:val="20"/>
          <w:szCs w:val="20"/>
        </w:rPr>
        <w:t xml:space="preserve">dikilmesiyle </w:t>
      </w:r>
      <w:r>
        <w:rPr>
          <w:sz w:val="20"/>
          <w:szCs w:val="20"/>
        </w:rPr>
        <w:t xml:space="preserve"> </w:t>
      </w:r>
      <w:r w:rsidRPr="003C05DB">
        <w:rPr>
          <w:sz w:val="20"/>
          <w:szCs w:val="20"/>
        </w:rPr>
        <w:t>yeni söğüdün oluşması</w:t>
      </w:r>
    </w:p>
    <w:p w:rsidR="000F7AD1" w:rsidRPr="003C05DB" w:rsidRDefault="000F7AD1" w:rsidP="005925E3">
      <w:pPr>
        <w:rPr>
          <w:bCs/>
          <w:sz w:val="20"/>
          <w:szCs w:val="20"/>
        </w:rPr>
      </w:pPr>
      <w:r>
        <w:rPr>
          <w:noProof/>
        </w:rPr>
        <w:pict>
          <v:shape id="Resim 1" o:spid="_x0000_s1055" type="#_x0000_t75" style="position:absolute;margin-left:11.05pt;margin-top:5.35pt;width:221.45pt;height:54.35pt;z-index:251660288;visibility:visible">
            <v:imagedata r:id="rId10" o:title=""/>
          </v:shape>
        </w:pict>
      </w:r>
    </w:p>
    <w:p w:rsidR="000F7AD1" w:rsidRPr="003C05DB" w:rsidRDefault="000F7AD1" w:rsidP="000330C3">
      <w:pPr>
        <w:rPr>
          <w:bCs/>
          <w:sz w:val="20"/>
          <w:szCs w:val="20"/>
        </w:rPr>
      </w:pPr>
    </w:p>
    <w:p w:rsidR="000F7AD1" w:rsidRPr="003C05DB" w:rsidRDefault="000F7AD1" w:rsidP="000330C3">
      <w:pPr>
        <w:rPr>
          <w:bCs/>
          <w:sz w:val="20"/>
          <w:szCs w:val="20"/>
        </w:rPr>
      </w:pPr>
    </w:p>
    <w:p w:rsidR="000F7AD1" w:rsidRPr="003C05DB" w:rsidRDefault="000F7AD1" w:rsidP="000330C3">
      <w:pPr>
        <w:rPr>
          <w:bCs/>
          <w:sz w:val="20"/>
          <w:szCs w:val="20"/>
        </w:rPr>
      </w:pPr>
    </w:p>
    <w:p w:rsidR="000F7AD1" w:rsidRPr="003C05DB" w:rsidRDefault="000F7AD1" w:rsidP="000330C3">
      <w:pPr>
        <w:rPr>
          <w:bCs/>
          <w:sz w:val="20"/>
          <w:szCs w:val="20"/>
        </w:rPr>
      </w:pPr>
    </w:p>
    <w:p w:rsidR="000F7AD1" w:rsidRPr="003C05DB" w:rsidRDefault="000F7AD1" w:rsidP="000330C3">
      <w:pPr>
        <w:rPr>
          <w:b/>
          <w:sz w:val="20"/>
          <w:szCs w:val="20"/>
        </w:rPr>
      </w:pPr>
      <w:r w:rsidRPr="003C05DB">
        <w:rPr>
          <w:b/>
          <w:sz w:val="20"/>
          <w:szCs w:val="20"/>
        </w:rPr>
        <w:t>6-Bir hücredeki kromozom sayısındaki değişmenin  zamana bağlı değişimi grafikte verilmiştir.Buna göre 1.,2.,3. ve 4. bölgelerde gerçekleşen olaylar nelerdir?</w:t>
      </w:r>
    </w:p>
    <w:p w:rsidR="000F7AD1" w:rsidRPr="003C05DB" w:rsidRDefault="000F7AD1" w:rsidP="000330C3">
      <w:pPr>
        <w:rPr>
          <w:sz w:val="20"/>
          <w:szCs w:val="20"/>
        </w:rPr>
      </w:pPr>
      <w:r w:rsidRPr="003C05DB">
        <w:rPr>
          <w:sz w:val="20"/>
          <w:szCs w:val="20"/>
          <w:u w:val="single"/>
        </w:rPr>
        <w:t xml:space="preserve">         1                 2                   3                      4</w:t>
      </w:r>
    </w:p>
    <w:p w:rsidR="000F7AD1" w:rsidRPr="003C05DB" w:rsidRDefault="000F7AD1" w:rsidP="000330C3">
      <w:pPr>
        <w:rPr>
          <w:sz w:val="20"/>
          <w:szCs w:val="20"/>
        </w:rPr>
      </w:pPr>
      <w:r w:rsidRPr="003C05DB">
        <w:rPr>
          <w:b/>
          <w:sz w:val="20"/>
          <w:szCs w:val="20"/>
        </w:rPr>
        <w:t>A)</w:t>
      </w:r>
      <w:r w:rsidRPr="003C05DB">
        <w:rPr>
          <w:sz w:val="20"/>
          <w:szCs w:val="20"/>
        </w:rPr>
        <w:t xml:space="preserve"> Mitoz        Mayoz            Döllenme       Mitoz   </w:t>
      </w:r>
    </w:p>
    <w:p w:rsidR="000F7AD1" w:rsidRPr="003C05DB" w:rsidRDefault="000F7AD1" w:rsidP="000330C3">
      <w:pPr>
        <w:rPr>
          <w:sz w:val="20"/>
          <w:szCs w:val="20"/>
        </w:rPr>
      </w:pPr>
      <w:r w:rsidRPr="003C05DB">
        <w:rPr>
          <w:b/>
          <w:sz w:val="20"/>
          <w:szCs w:val="20"/>
        </w:rPr>
        <w:t>B)</w:t>
      </w:r>
      <w:r w:rsidRPr="003C05DB">
        <w:rPr>
          <w:sz w:val="20"/>
          <w:szCs w:val="20"/>
        </w:rPr>
        <w:t xml:space="preserve"> Mitoz        Mitoz              Mayoz           Döllenme  </w:t>
      </w:r>
    </w:p>
    <w:p w:rsidR="000F7AD1" w:rsidRPr="003C05DB" w:rsidRDefault="000F7AD1" w:rsidP="000330C3">
      <w:pPr>
        <w:tabs>
          <w:tab w:val="left" w:pos="360"/>
          <w:tab w:val="left" w:pos="720"/>
        </w:tabs>
        <w:rPr>
          <w:sz w:val="20"/>
          <w:szCs w:val="20"/>
        </w:rPr>
      </w:pPr>
      <w:r w:rsidRPr="003C05DB">
        <w:rPr>
          <w:sz w:val="20"/>
          <w:szCs w:val="20"/>
        </w:rPr>
        <w:t>C) Mayoz      Mitoz               Döllenme       Mayoz</w:t>
      </w:r>
    </w:p>
    <w:p w:rsidR="000F7AD1" w:rsidRPr="003C05DB" w:rsidRDefault="000F7AD1" w:rsidP="000330C3">
      <w:pPr>
        <w:tabs>
          <w:tab w:val="left" w:pos="360"/>
          <w:tab w:val="left" w:pos="708"/>
        </w:tabs>
        <w:rPr>
          <w:sz w:val="20"/>
          <w:szCs w:val="20"/>
        </w:rPr>
      </w:pPr>
      <w:r w:rsidRPr="003C05DB">
        <w:rPr>
          <w:sz w:val="20"/>
          <w:szCs w:val="20"/>
        </w:rPr>
        <w:t>D) Mayoz      Döllenme         Mitoz             Mayoz</w:t>
      </w:r>
    </w:p>
    <w:p w:rsidR="000F7AD1" w:rsidRPr="00BF2395" w:rsidRDefault="000F7AD1" w:rsidP="00FD2501">
      <w:pPr>
        <w:rPr>
          <w:bCs/>
          <w:sz w:val="16"/>
          <w:szCs w:val="20"/>
        </w:rPr>
      </w:pPr>
    </w:p>
    <w:p w:rsidR="000F7AD1" w:rsidRPr="003C05DB" w:rsidRDefault="000F7AD1" w:rsidP="0026343B">
      <w:pPr>
        <w:ind w:right="-337"/>
        <w:rPr>
          <w:b/>
          <w:sz w:val="20"/>
          <w:szCs w:val="20"/>
        </w:rPr>
      </w:pPr>
      <w:r w:rsidRPr="003C05DB">
        <w:rPr>
          <w:b/>
          <w:sz w:val="20"/>
          <w:szCs w:val="20"/>
        </w:rPr>
        <w:t xml:space="preserve">7-Kalıtımda görevli olan </w:t>
      </w:r>
      <w:r w:rsidRPr="003C05DB">
        <w:rPr>
          <w:b/>
          <w:sz w:val="20"/>
          <w:szCs w:val="20"/>
          <w:u w:val="single"/>
        </w:rPr>
        <w:t>molekülleri küçükten büyüğe</w:t>
      </w:r>
      <w:r w:rsidRPr="003C05DB">
        <w:rPr>
          <w:b/>
          <w:sz w:val="20"/>
          <w:szCs w:val="20"/>
        </w:rPr>
        <w:t xml:space="preserve"> doğru</w:t>
      </w:r>
      <w:r>
        <w:rPr>
          <w:b/>
          <w:sz w:val="20"/>
          <w:szCs w:val="20"/>
        </w:rPr>
        <w:t xml:space="preserve">  </w:t>
      </w:r>
      <w:r w:rsidRPr="003C05DB">
        <w:rPr>
          <w:b/>
          <w:sz w:val="20"/>
          <w:szCs w:val="20"/>
        </w:rPr>
        <w:t xml:space="preserve"> sırası nasıldır?</w:t>
      </w:r>
    </w:p>
    <w:p w:rsidR="000F7AD1" w:rsidRPr="003C05DB" w:rsidRDefault="000F7AD1" w:rsidP="000330C3">
      <w:pPr>
        <w:ind w:right="-337"/>
        <w:rPr>
          <w:sz w:val="20"/>
          <w:szCs w:val="20"/>
        </w:rPr>
      </w:pPr>
      <w:r w:rsidRPr="003C05DB">
        <w:rPr>
          <w:sz w:val="20"/>
          <w:szCs w:val="20"/>
        </w:rPr>
        <w:t xml:space="preserve">    </w:t>
      </w:r>
      <w:r w:rsidRPr="003C05DB">
        <w:rPr>
          <w:b/>
          <w:sz w:val="20"/>
          <w:szCs w:val="20"/>
        </w:rPr>
        <w:t>A)</w:t>
      </w:r>
      <w:r w:rsidRPr="003C05DB">
        <w:rPr>
          <w:sz w:val="20"/>
          <w:szCs w:val="20"/>
        </w:rPr>
        <w:t xml:space="preserve"> Nükleotit- Gen-DNA-Kromozom</w:t>
      </w:r>
    </w:p>
    <w:p w:rsidR="000F7AD1" w:rsidRPr="003C05DB" w:rsidRDefault="000F7AD1" w:rsidP="000330C3">
      <w:pPr>
        <w:ind w:right="-337"/>
        <w:rPr>
          <w:sz w:val="20"/>
          <w:szCs w:val="20"/>
        </w:rPr>
      </w:pPr>
      <w:r w:rsidRPr="003C05DB">
        <w:rPr>
          <w:sz w:val="20"/>
          <w:szCs w:val="20"/>
        </w:rPr>
        <w:t xml:space="preserve">    </w:t>
      </w:r>
      <w:r w:rsidRPr="003C05DB">
        <w:rPr>
          <w:b/>
          <w:sz w:val="20"/>
          <w:szCs w:val="20"/>
        </w:rPr>
        <w:t>B)</w:t>
      </w:r>
      <w:r w:rsidRPr="003C05DB">
        <w:rPr>
          <w:sz w:val="20"/>
          <w:szCs w:val="20"/>
        </w:rPr>
        <w:t xml:space="preserve"> Kromozom-Gen-DNA- Nükleotit</w:t>
      </w:r>
    </w:p>
    <w:p w:rsidR="000F7AD1" w:rsidRPr="003C05DB" w:rsidRDefault="000F7AD1" w:rsidP="000330C3">
      <w:pPr>
        <w:ind w:right="-337"/>
        <w:rPr>
          <w:sz w:val="20"/>
          <w:szCs w:val="20"/>
        </w:rPr>
      </w:pPr>
      <w:r w:rsidRPr="003C05DB">
        <w:rPr>
          <w:sz w:val="20"/>
          <w:szCs w:val="20"/>
        </w:rPr>
        <w:t xml:space="preserve">    </w:t>
      </w:r>
      <w:r w:rsidRPr="003C05DB">
        <w:rPr>
          <w:b/>
          <w:sz w:val="20"/>
          <w:szCs w:val="20"/>
        </w:rPr>
        <w:t>C)</w:t>
      </w:r>
      <w:r w:rsidRPr="003C05DB">
        <w:rPr>
          <w:sz w:val="20"/>
          <w:szCs w:val="20"/>
        </w:rPr>
        <w:t xml:space="preserve"> DNA-Gen-Nükleotit- Kromozom                    </w:t>
      </w:r>
    </w:p>
    <w:p w:rsidR="000F7AD1" w:rsidRPr="003C05DB" w:rsidRDefault="000F7AD1" w:rsidP="000330C3">
      <w:pPr>
        <w:ind w:right="-337"/>
        <w:rPr>
          <w:sz w:val="20"/>
          <w:szCs w:val="20"/>
        </w:rPr>
      </w:pPr>
      <w:r w:rsidRPr="003C05DB">
        <w:rPr>
          <w:sz w:val="20"/>
          <w:szCs w:val="20"/>
        </w:rPr>
        <w:t xml:space="preserve">    </w:t>
      </w:r>
      <w:r w:rsidRPr="003C05DB">
        <w:rPr>
          <w:b/>
          <w:sz w:val="20"/>
          <w:szCs w:val="20"/>
        </w:rPr>
        <w:t>D)</w:t>
      </w:r>
      <w:r w:rsidRPr="003C05DB">
        <w:rPr>
          <w:sz w:val="20"/>
          <w:szCs w:val="20"/>
        </w:rPr>
        <w:t xml:space="preserve"> DNA-Nükleotit- Kromozom-Gen</w:t>
      </w:r>
    </w:p>
    <w:p w:rsidR="000F7AD1" w:rsidRPr="00BF2395" w:rsidRDefault="000F7AD1" w:rsidP="001716E2">
      <w:pPr>
        <w:rPr>
          <w:bCs/>
          <w:sz w:val="14"/>
          <w:szCs w:val="20"/>
        </w:rPr>
      </w:pPr>
    </w:p>
    <w:p w:rsidR="000F7AD1" w:rsidRDefault="000F7AD1" w:rsidP="00F054F8">
      <w:pPr>
        <w:rPr>
          <w:b/>
          <w:sz w:val="20"/>
          <w:szCs w:val="18"/>
        </w:rPr>
      </w:pPr>
      <w:r w:rsidRPr="003C05DB">
        <w:rPr>
          <w:b/>
          <w:sz w:val="20"/>
          <w:szCs w:val="20"/>
        </w:rPr>
        <w:t>8-</w:t>
      </w:r>
      <w:r w:rsidRPr="00F054F8">
        <w:rPr>
          <w:b/>
          <w:sz w:val="20"/>
          <w:szCs w:val="18"/>
        </w:rPr>
        <w:t>2n=</w:t>
      </w:r>
      <w:r>
        <w:rPr>
          <w:b/>
          <w:sz w:val="20"/>
          <w:szCs w:val="18"/>
        </w:rPr>
        <w:t>80</w:t>
      </w:r>
      <w:r w:rsidRPr="00F054F8">
        <w:rPr>
          <w:b/>
          <w:sz w:val="20"/>
          <w:szCs w:val="18"/>
        </w:rPr>
        <w:t xml:space="preserve"> kromozomlu bir ineğin bir hücresi ardı ardına </w:t>
      </w:r>
      <w:r w:rsidRPr="00F054F8">
        <w:rPr>
          <w:b/>
          <w:sz w:val="20"/>
          <w:szCs w:val="18"/>
          <w:u w:val="single"/>
        </w:rPr>
        <w:t>üç mitoz ve bir Mayoz bölünme</w:t>
      </w:r>
      <w:r w:rsidRPr="00F054F8">
        <w:rPr>
          <w:b/>
          <w:sz w:val="20"/>
          <w:szCs w:val="18"/>
        </w:rPr>
        <w:t xml:space="preserve"> geçirdiğine göre sonuçta oluşan hücre sayısı ve kromozom sayısı nedir?</w:t>
      </w:r>
    </w:p>
    <w:p w:rsidR="000F7AD1" w:rsidRPr="00F054F8" w:rsidRDefault="000F7AD1" w:rsidP="00F054F8">
      <w:pPr>
        <w:rPr>
          <w:b/>
          <w:sz w:val="10"/>
          <w:szCs w:val="18"/>
        </w:rPr>
      </w:pPr>
    </w:p>
    <w:p w:rsidR="000F7AD1" w:rsidRPr="00F054F8" w:rsidRDefault="000F7AD1" w:rsidP="00F054F8">
      <w:pPr>
        <w:rPr>
          <w:sz w:val="20"/>
          <w:szCs w:val="18"/>
        </w:rPr>
      </w:pPr>
      <w:r w:rsidRPr="00F054F8">
        <w:rPr>
          <w:b/>
          <w:sz w:val="20"/>
          <w:szCs w:val="18"/>
        </w:rPr>
        <w:t>A)</w:t>
      </w:r>
      <w:r w:rsidRPr="00F054F8">
        <w:rPr>
          <w:sz w:val="20"/>
          <w:szCs w:val="18"/>
        </w:rPr>
        <w:t xml:space="preserve"> 32 hücre, </w:t>
      </w:r>
      <w:r>
        <w:rPr>
          <w:sz w:val="20"/>
          <w:szCs w:val="18"/>
        </w:rPr>
        <w:t>4</w:t>
      </w:r>
      <w:r w:rsidRPr="00F054F8">
        <w:rPr>
          <w:sz w:val="20"/>
          <w:szCs w:val="18"/>
        </w:rPr>
        <w:t>0 kromozom</w:t>
      </w:r>
      <w:r w:rsidRPr="00F054F8">
        <w:rPr>
          <w:sz w:val="20"/>
          <w:szCs w:val="18"/>
        </w:rPr>
        <w:tab/>
      </w:r>
      <w:r w:rsidRPr="00F054F8">
        <w:rPr>
          <w:b/>
          <w:sz w:val="20"/>
          <w:szCs w:val="18"/>
        </w:rPr>
        <w:t>B)</w:t>
      </w:r>
      <w:r w:rsidRPr="00F054F8">
        <w:rPr>
          <w:sz w:val="20"/>
          <w:szCs w:val="18"/>
        </w:rPr>
        <w:t xml:space="preserve"> 16 hücre, </w:t>
      </w:r>
      <w:r>
        <w:rPr>
          <w:sz w:val="20"/>
          <w:szCs w:val="18"/>
        </w:rPr>
        <w:t>8</w:t>
      </w:r>
      <w:r w:rsidRPr="00F054F8">
        <w:rPr>
          <w:sz w:val="20"/>
          <w:szCs w:val="18"/>
        </w:rPr>
        <w:t>0 kromozom</w:t>
      </w:r>
    </w:p>
    <w:p w:rsidR="000F7AD1" w:rsidRPr="00F054F8" w:rsidRDefault="000F7AD1" w:rsidP="00F054F8">
      <w:pPr>
        <w:rPr>
          <w:sz w:val="20"/>
          <w:szCs w:val="18"/>
        </w:rPr>
      </w:pPr>
      <w:r w:rsidRPr="00F054F8">
        <w:rPr>
          <w:b/>
          <w:sz w:val="20"/>
          <w:szCs w:val="18"/>
        </w:rPr>
        <w:t>C)</w:t>
      </w:r>
      <w:r w:rsidRPr="00F054F8">
        <w:rPr>
          <w:sz w:val="20"/>
          <w:szCs w:val="18"/>
        </w:rPr>
        <w:t xml:space="preserve"> 32 hücre, </w:t>
      </w:r>
      <w:r>
        <w:rPr>
          <w:sz w:val="20"/>
          <w:szCs w:val="18"/>
        </w:rPr>
        <w:t>8</w:t>
      </w:r>
      <w:r w:rsidRPr="00F054F8">
        <w:rPr>
          <w:sz w:val="20"/>
          <w:szCs w:val="18"/>
        </w:rPr>
        <w:t xml:space="preserve">0 kromozom </w:t>
      </w:r>
      <w:r w:rsidRPr="00F054F8">
        <w:rPr>
          <w:sz w:val="20"/>
          <w:szCs w:val="18"/>
        </w:rPr>
        <w:tab/>
      </w:r>
      <w:r w:rsidRPr="00F054F8">
        <w:rPr>
          <w:b/>
          <w:sz w:val="20"/>
          <w:szCs w:val="18"/>
        </w:rPr>
        <w:t>D)</w:t>
      </w:r>
      <w:r w:rsidRPr="00F054F8">
        <w:rPr>
          <w:sz w:val="20"/>
          <w:szCs w:val="18"/>
        </w:rPr>
        <w:t xml:space="preserve"> 16 hücre, </w:t>
      </w:r>
      <w:r>
        <w:rPr>
          <w:sz w:val="20"/>
          <w:szCs w:val="18"/>
        </w:rPr>
        <w:t>4</w:t>
      </w:r>
      <w:r w:rsidRPr="00F054F8">
        <w:rPr>
          <w:sz w:val="20"/>
          <w:szCs w:val="18"/>
        </w:rPr>
        <w:t>0 kromozom</w:t>
      </w:r>
    </w:p>
    <w:p w:rsidR="000F7AD1" w:rsidRPr="00CF205B" w:rsidRDefault="000F7AD1" w:rsidP="00F054F8">
      <w:pPr>
        <w:rPr>
          <w:bCs/>
          <w:sz w:val="16"/>
          <w:szCs w:val="20"/>
        </w:rPr>
      </w:pPr>
    </w:p>
    <w:p w:rsidR="000F7AD1" w:rsidRDefault="000F7AD1" w:rsidP="00CF205B">
      <w:pPr>
        <w:rPr>
          <w:rFonts w:ascii="Comic Sans MS" w:hAnsi="Comic Sans MS"/>
          <w:b/>
          <w:sz w:val="18"/>
          <w:szCs w:val="18"/>
        </w:rPr>
      </w:pPr>
      <w:r w:rsidRPr="00FD01FF">
        <w:rPr>
          <w:b/>
          <w:sz w:val="22"/>
          <w:szCs w:val="20"/>
        </w:rPr>
        <w:t>9</w:t>
      </w:r>
      <w:r w:rsidRPr="003C05DB">
        <w:rPr>
          <w:b/>
          <w:sz w:val="20"/>
          <w:szCs w:val="20"/>
        </w:rPr>
        <w:t>-</w:t>
      </w:r>
      <w:r>
        <w:rPr>
          <w:rFonts w:ascii="Comic Sans MS" w:hAnsi="Comic Sans MS"/>
          <w:b/>
          <w:sz w:val="18"/>
          <w:szCs w:val="18"/>
        </w:rPr>
        <w:t>1600 Nükleotitten oluşan bir DNA zincirinde 500 tane Guanin olduğuna göre fosfat ve Timin sayısını bulunuz?</w:t>
      </w:r>
    </w:p>
    <w:p w:rsidR="000F7AD1" w:rsidRPr="00CF205B" w:rsidRDefault="000F7AD1" w:rsidP="00CF205B">
      <w:pPr>
        <w:rPr>
          <w:rFonts w:ascii="Comic Sans MS" w:hAnsi="Comic Sans MS"/>
          <w:b/>
          <w:sz w:val="8"/>
          <w:szCs w:val="18"/>
        </w:rPr>
      </w:pPr>
    </w:p>
    <w:p w:rsidR="000F7AD1" w:rsidRDefault="000F7AD1" w:rsidP="00CF205B">
      <w:pPr>
        <w:rPr>
          <w:rFonts w:ascii="Comic Sans MS" w:hAnsi="Comic Sans MS"/>
          <w:sz w:val="18"/>
          <w:szCs w:val="18"/>
        </w:rPr>
      </w:pPr>
      <w:r w:rsidRPr="00CF205B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800 fosfat, 400 Timin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CF205B">
        <w:rPr>
          <w:rFonts w:ascii="Comic Sans MS" w:hAnsi="Comic Sans MS"/>
          <w:b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1600 fosfat, 500 Timin</w:t>
      </w:r>
    </w:p>
    <w:p w:rsidR="000F7AD1" w:rsidRDefault="000F7AD1" w:rsidP="00CF205B">
      <w:pPr>
        <w:rPr>
          <w:rFonts w:ascii="Comic Sans MS" w:hAnsi="Comic Sans MS"/>
          <w:sz w:val="18"/>
          <w:szCs w:val="18"/>
        </w:rPr>
      </w:pPr>
      <w:r w:rsidRPr="00CF205B">
        <w:rPr>
          <w:rFonts w:ascii="Comic Sans MS" w:hAnsi="Comic Sans MS"/>
          <w:b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800 fosfat, 500 Timin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CF205B">
        <w:rPr>
          <w:rFonts w:ascii="Comic Sans MS" w:hAnsi="Comic Sans MS"/>
          <w:b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1600 fosfat, 400 Timin</w:t>
      </w:r>
    </w:p>
    <w:p w:rsidR="000F7AD1" w:rsidRPr="005F01E9" w:rsidRDefault="000F7AD1" w:rsidP="00CF205B">
      <w:pPr>
        <w:ind w:right="-64"/>
        <w:rPr>
          <w:bCs/>
          <w:sz w:val="10"/>
          <w:szCs w:val="10"/>
        </w:rPr>
      </w:pPr>
    </w:p>
    <w:p w:rsidR="000F7AD1" w:rsidRPr="0090161A" w:rsidRDefault="000F7AD1" w:rsidP="0090161A">
      <w:pPr>
        <w:spacing w:before="60" w:after="60"/>
        <w:ind w:right="-355"/>
        <w:rPr>
          <w:sz w:val="22"/>
        </w:rPr>
      </w:pPr>
      <w:r>
        <w:rPr>
          <w:b/>
          <w:color w:val="000000"/>
          <w:sz w:val="20"/>
          <w:szCs w:val="20"/>
        </w:rPr>
        <w:t>10</w:t>
      </w:r>
      <w:r w:rsidRPr="00B00237">
        <w:rPr>
          <w:b/>
          <w:color w:val="000000"/>
          <w:sz w:val="20"/>
          <w:szCs w:val="20"/>
        </w:rPr>
        <w:t>-</w:t>
      </w:r>
      <w:r w:rsidRPr="00B00237">
        <w:rPr>
          <w:rStyle w:val="FontStyle30"/>
          <w:rFonts w:ascii="Comic Sans MS" w:hAnsi="Comic Sans MS"/>
          <w:b/>
          <w:sz w:val="20"/>
          <w:szCs w:val="20"/>
        </w:rPr>
        <w:t xml:space="preserve">    </w:t>
      </w:r>
      <w:r w:rsidRPr="0090161A">
        <w:rPr>
          <w:sz w:val="22"/>
        </w:rPr>
        <w:t xml:space="preserve">Renk körü olarak doğan Ayşe’nin anne ve babasının </w:t>
      </w:r>
    </w:p>
    <w:p w:rsidR="000F7AD1" w:rsidRPr="0090161A" w:rsidRDefault="000F7AD1" w:rsidP="0090161A">
      <w:pPr>
        <w:spacing w:before="60" w:after="60"/>
        <w:ind w:right="-355"/>
        <w:rPr>
          <w:sz w:val="22"/>
        </w:rPr>
      </w:pPr>
      <w:r w:rsidRPr="0090161A">
        <w:rPr>
          <w:sz w:val="22"/>
        </w:rPr>
        <w:t>genotipi seçeneklerde verilenlerden hangisi olabilir?</w:t>
      </w:r>
    </w:p>
    <w:p w:rsidR="000F7AD1" w:rsidRPr="0090161A" w:rsidRDefault="000F7AD1" w:rsidP="0090161A">
      <w:pPr>
        <w:spacing w:before="60" w:after="60"/>
        <w:ind w:right="-355"/>
        <w:rPr>
          <w:sz w:val="22"/>
        </w:rPr>
      </w:pPr>
      <w:r w:rsidRPr="0090161A">
        <w:rPr>
          <w:sz w:val="22"/>
        </w:rPr>
        <w:t xml:space="preserve">  </w:t>
      </w:r>
      <w:r w:rsidRPr="0090161A">
        <w:rPr>
          <w:b/>
          <w:sz w:val="22"/>
        </w:rPr>
        <w:t>( R :  sağlıklı gen,  r :  hastalıklı gen  )</w:t>
      </w:r>
    </w:p>
    <w:p w:rsidR="000F7AD1" w:rsidRPr="0090161A" w:rsidRDefault="000F7AD1" w:rsidP="0090161A">
      <w:pPr>
        <w:tabs>
          <w:tab w:val="left" w:pos="1365"/>
        </w:tabs>
        <w:spacing w:before="60" w:after="60"/>
        <w:rPr>
          <w:b/>
          <w:sz w:val="22"/>
        </w:rPr>
      </w:pPr>
      <w:r w:rsidRPr="0090161A">
        <w:rPr>
          <w:b/>
          <w:sz w:val="22"/>
        </w:rPr>
        <w:t xml:space="preserve">               </w:t>
      </w:r>
      <w:r w:rsidRPr="0090161A">
        <w:rPr>
          <w:b/>
          <w:sz w:val="22"/>
          <w:u w:val="single"/>
        </w:rPr>
        <w:t>Anne</w:t>
      </w:r>
      <w:r w:rsidRPr="0090161A">
        <w:rPr>
          <w:b/>
          <w:sz w:val="22"/>
        </w:rPr>
        <w:tab/>
        <w:t xml:space="preserve">  </w:t>
      </w:r>
      <w:r>
        <w:rPr>
          <w:b/>
          <w:sz w:val="22"/>
        </w:rPr>
        <w:t xml:space="preserve">              </w:t>
      </w:r>
      <w:r w:rsidRPr="0090161A">
        <w:rPr>
          <w:b/>
          <w:sz w:val="22"/>
          <w:u w:val="single"/>
        </w:rPr>
        <w:t>Baba</w:t>
      </w:r>
    </w:p>
    <w:p w:rsidR="000F7AD1" w:rsidRPr="0090161A" w:rsidRDefault="000F7AD1" w:rsidP="0090161A">
      <w:pPr>
        <w:spacing w:before="60" w:after="60"/>
        <w:rPr>
          <w:sz w:val="22"/>
        </w:rPr>
      </w:pPr>
      <w:r w:rsidRPr="0090161A">
        <w:rPr>
          <w:b/>
          <w:sz w:val="22"/>
        </w:rPr>
        <w:t xml:space="preserve">          A</w:t>
      </w:r>
      <w:r>
        <w:rPr>
          <w:b/>
          <w:sz w:val="22"/>
        </w:rPr>
        <w:t>)</w:t>
      </w:r>
      <w:r w:rsidRPr="0090161A">
        <w:rPr>
          <w:b/>
          <w:sz w:val="22"/>
        </w:rPr>
        <w:t xml:space="preserve">  </w:t>
      </w:r>
      <w:r w:rsidRPr="0090161A">
        <w:rPr>
          <w:sz w:val="22"/>
        </w:rPr>
        <w:t>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              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Y</w:t>
      </w:r>
    </w:p>
    <w:p w:rsidR="000F7AD1" w:rsidRPr="0090161A" w:rsidRDefault="000F7AD1" w:rsidP="0090161A">
      <w:pPr>
        <w:spacing w:before="60" w:after="60"/>
        <w:rPr>
          <w:b/>
          <w:sz w:val="22"/>
        </w:rPr>
      </w:pPr>
      <w:r w:rsidRPr="0090161A">
        <w:rPr>
          <w:b/>
          <w:sz w:val="22"/>
        </w:rPr>
        <w:t xml:space="preserve">          B</w:t>
      </w:r>
      <w:r>
        <w:rPr>
          <w:b/>
          <w:sz w:val="22"/>
        </w:rPr>
        <w:t>)</w:t>
      </w:r>
      <w:r w:rsidRPr="0090161A">
        <w:rPr>
          <w:b/>
          <w:sz w:val="22"/>
        </w:rPr>
        <w:t xml:space="preserve">  </w:t>
      </w:r>
      <w:r w:rsidRPr="0090161A">
        <w:rPr>
          <w:sz w:val="22"/>
        </w:rPr>
        <w:t>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               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Y</w:t>
      </w:r>
    </w:p>
    <w:p w:rsidR="000F7AD1" w:rsidRPr="0090161A" w:rsidRDefault="000F7AD1" w:rsidP="0090161A">
      <w:pPr>
        <w:spacing w:before="60" w:after="60"/>
        <w:rPr>
          <w:sz w:val="22"/>
        </w:rPr>
      </w:pPr>
      <w:r w:rsidRPr="0090161A">
        <w:rPr>
          <w:b/>
          <w:sz w:val="22"/>
        </w:rPr>
        <w:t xml:space="preserve">          C</w:t>
      </w:r>
      <w:r>
        <w:rPr>
          <w:b/>
          <w:sz w:val="22"/>
        </w:rPr>
        <w:t>)</w:t>
      </w:r>
      <w:r w:rsidRPr="0090161A">
        <w:rPr>
          <w:b/>
          <w:sz w:val="22"/>
        </w:rPr>
        <w:t xml:space="preserve"> </w:t>
      </w:r>
      <w:r w:rsidRPr="0090161A">
        <w:rPr>
          <w:sz w:val="22"/>
        </w:rPr>
        <w:t>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                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Y</w:t>
      </w:r>
    </w:p>
    <w:p w:rsidR="000F7AD1" w:rsidRPr="0090161A" w:rsidRDefault="000F7AD1" w:rsidP="0090161A">
      <w:pPr>
        <w:spacing w:before="60" w:after="60"/>
        <w:rPr>
          <w:sz w:val="22"/>
        </w:rPr>
      </w:pPr>
      <w:r w:rsidRPr="0090161A">
        <w:rPr>
          <w:b/>
          <w:sz w:val="22"/>
        </w:rPr>
        <w:t xml:space="preserve">          D</w:t>
      </w:r>
      <w:r>
        <w:rPr>
          <w:b/>
          <w:sz w:val="22"/>
        </w:rPr>
        <w:t>)</w:t>
      </w:r>
      <w:r w:rsidRPr="0090161A">
        <w:rPr>
          <w:b/>
          <w:sz w:val="22"/>
        </w:rPr>
        <w:t xml:space="preserve"> </w:t>
      </w:r>
      <w:r w:rsidRPr="0090161A">
        <w:rPr>
          <w:sz w:val="22"/>
        </w:rPr>
        <w:t>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                 X</w:t>
      </w:r>
      <w:r w:rsidRPr="0090161A">
        <w:rPr>
          <w:sz w:val="22"/>
          <w:vertAlign w:val="superscript"/>
        </w:rPr>
        <w:t>R</w:t>
      </w:r>
      <w:r w:rsidRPr="0090161A">
        <w:rPr>
          <w:sz w:val="22"/>
        </w:rPr>
        <w:t xml:space="preserve"> Y</w:t>
      </w:r>
    </w:p>
    <w:p w:rsidR="000F7AD1" w:rsidRPr="00CF205B" w:rsidRDefault="000F7AD1" w:rsidP="0090161A">
      <w:pPr>
        <w:pStyle w:val="Style20"/>
        <w:jc w:val="both"/>
        <w:rPr>
          <w:bCs/>
          <w:sz w:val="16"/>
          <w:szCs w:val="20"/>
        </w:rPr>
      </w:pPr>
    </w:p>
    <w:p w:rsidR="000F7AD1" w:rsidRDefault="000F7AD1" w:rsidP="00E934F5">
      <w:pPr>
        <w:rPr>
          <w:sz w:val="10"/>
          <w:szCs w:val="10"/>
        </w:rPr>
      </w:pPr>
      <w:r>
        <w:rPr>
          <w:noProof/>
        </w:rPr>
        <w:pict>
          <v:shape id="Resim 2076" o:spid="_x0000_s1056" type="#_x0000_t75" alt="3" style="position:absolute;margin-left:256.65pt;margin-top:30.05pt;width:50.1pt;height:36pt;z-index:251662336;visibility:visible">
            <v:imagedata r:id="rId9" o:title=""/>
          </v:shape>
        </w:pict>
      </w:r>
      <w:r>
        <w:rPr>
          <w:b/>
          <w:sz w:val="20"/>
          <w:szCs w:val="20"/>
        </w:rPr>
        <w:t>11-</w:t>
      </w:r>
      <w:r w:rsidRPr="003C05DB">
        <w:rPr>
          <w:b/>
          <w:sz w:val="20"/>
          <w:szCs w:val="20"/>
        </w:rPr>
        <w:t>Heterozigot(melez) siyah gözlü anne ve babanın, mavi gözlü çocuk</w:t>
      </w:r>
      <w:r>
        <w:rPr>
          <w:b/>
          <w:sz w:val="20"/>
          <w:szCs w:val="20"/>
        </w:rPr>
        <w:t>larının olma olasılığı nedir?  (siyah göz mavi göze baskın)</w:t>
      </w:r>
      <w:r w:rsidRPr="003C05DB">
        <w:rPr>
          <w:b/>
          <w:sz w:val="20"/>
          <w:szCs w:val="20"/>
        </w:rPr>
        <w:t xml:space="preserve">                                                        </w:t>
      </w:r>
      <w:r w:rsidRPr="003C05DB">
        <w:rPr>
          <w:sz w:val="20"/>
          <w:szCs w:val="20"/>
        </w:rPr>
        <w:t>(</w:t>
      </w:r>
      <w:r w:rsidRPr="003C05DB">
        <w:rPr>
          <w:b/>
          <w:sz w:val="20"/>
          <w:szCs w:val="20"/>
        </w:rPr>
        <w:t>S</w:t>
      </w:r>
      <w:r w:rsidRPr="003C05DB">
        <w:rPr>
          <w:sz w:val="20"/>
          <w:szCs w:val="20"/>
        </w:rPr>
        <w:t>:Baskın  gen – s: Çekinik gen)</w:t>
      </w:r>
    </w:p>
    <w:p w:rsidR="000F7AD1" w:rsidRPr="005F01E9" w:rsidRDefault="000F7AD1" w:rsidP="00E934F5">
      <w:pPr>
        <w:rPr>
          <w:sz w:val="10"/>
          <w:szCs w:val="10"/>
        </w:rPr>
      </w:pPr>
    </w:p>
    <w:p w:rsidR="000F7AD1" w:rsidRPr="0090161A" w:rsidRDefault="000F7AD1" w:rsidP="00FD2501">
      <w:pPr>
        <w:rPr>
          <w:sz w:val="20"/>
          <w:szCs w:val="20"/>
        </w:rPr>
      </w:pPr>
      <w:r w:rsidRPr="003C05DB">
        <w:rPr>
          <w:b/>
          <w:sz w:val="20"/>
          <w:szCs w:val="20"/>
        </w:rPr>
        <w:t xml:space="preserve">A) </w:t>
      </w:r>
      <w:r w:rsidRPr="003C05DB">
        <w:rPr>
          <w:sz w:val="20"/>
          <w:szCs w:val="20"/>
        </w:rPr>
        <w:t>1/8</w:t>
      </w:r>
      <w:r w:rsidRPr="003C05DB">
        <w:rPr>
          <w:sz w:val="20"/>
          <w:szCs w:val="20"/>
        </w:rPr>
        <w:tab/>
      </w:r>
      <w:r w:rsidRPr="003C05DB">
        <w:rPr>
          <w:sz w:val="20"/>
          <w:szCs w:val="20"/>
        </w:rPr>
        <w:tab/>
      </w:r>
      <w:r w:rsidRPr="003C05DB">
        <w:rPr>
          <w:b/>
          <w:sz w:val="20"/>
          <w:szCs w:val="20"/>
        </w:rPr>
        <w:t xml:space="preserve">B) </w:t>
      </w:r>
      <w:r w:rsidRPr="003C05DB">
        <w:rPr>
          <w:sz w:val="20"/>
          <w:szCs w:val="20"/>
        </w:rPr>
        <w:t xml:space="preserve">1/4 </w:t>
      </w:r>
      <w:r w:rsidRPr="003C05DB">
        <w:rPr>
          <w:sz w:val="20"/>
          <w:szCs w:val="20"/>
        </w:rPr>
        <w:tab/>
      </w:r>
      <w:r w:rsidRPr="003C05DB">
        <w:rPr>
          <w:sz w:val="20"/>
          <w:szCs w:val="20"/>
        </w:rPr>
        <w:tab/>
      </w:r>
      <w:r w:rsidRPr="003C05DB">
        <w:rPr>
          <w:b/>
          <w:sz w:val="20"/>
          <w:szCs w:val="20"/>
        </w:rPr>
        <w:t xml:space="preserve">C) </w:t>
      </w:r>
      <w:r w:rsidRPr="003C05DB">
        <w:rPr>
          <w:sz w:val="20"/>
          <w:szCs w:val="20"/>
        </w:rPr>
        <w:t>1/2</w:t>
      </w:r>
      <w:r w:rsidRPr="003C05DB">
        <w:rPr>
          <w:b/>
          <w:sz w:val="20"/>
          <w:szCs w:val="20"/>
        </w:rPr>
        <w:tab/>
      </w:r>
      <w:r w:rsidRPr="003C05DB">
        <w:rPr>
          <w:b/>
          <w:sz w:val="20"/>
          <w:szCs w:val="20"/>
        </w:rPr>
        <w:tab/>
        <w:t xml:space="preserve">D) </w:t>
      </w:r>
      <w:r w:rsidRPr="003C05DB">
        <w:rPr>
          <w:sz w:val="20"/>
          <w:szCs w:val="20"/>
        </w:rPr>
        <w:t>1</w:t>
      </w:r>
    </w:p>
    <w:p w:rsidR="000F7AD1" w:rsidRDefault="000F7AD1" w:rsidP="00E934F5">
      <w:pPr>
        <w:rPr>
          <w:b/>
          <w:color w:val="000000"/>
          <w:sz w:val="20"/>
          <w:szCs w:val="20"/>
        </w:rPr>
      </w:pPr>
    </w:p>
    <w:p w:rsidR="000F7AD1" w:rsidRPr="0090161A" w:rsidRDefault="000F7AD1" w:rsidP="00E934F5">
      <w:pPr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</w:rPr>
        <w:t>12-</w:t>
      </w:r>
      <w:r w:rsidRPr="003C05DB">
        <w:rPr>
          <w:b/>
          <w:color w:val="000000"/>
          <w:sz w:val="20"/>
          <w:szCs w:val="20"/>
        </w:rPr>
        <w:t xml:space="preserve">Üreme hücresinde 30 kromozom bulunan kedinin </w:t>
      </w:r>
      <w:r w:rsidRPr="0090161A">
        <w:rPr>
          <w:b/>
          <w:color w:val="000000"/>
          <w:sz w:val="20"/>
          <w:szCs w:val="20"/>
          <w:u w:val="single"/>
        </w:rPr>
        <w:t>deri hücresinde kaç kromozomu bulunur ?</w:t>
      </w:r>
    </w:p>
    <w:p w:rsidR="000F7AD1" w:rsidRPr="00D61301" w:rsidRDefault="000F7AD1" w:rsidP="00E934F5">
      <w:pPr>
        <w:rPr>
          <w:b/>
          <w:color w:val="000000"/>
          <w:sz w:val="16"/>
          <w:szCs w:val="20"/>
        </w:rPr>
      </w:pPr>
    </w:p>
    <w:p w:rsidR="000F7AD1" w:rsidRDefault="000F7AD1" w:rsidP="00E934F5">
      <w:pPr>
        <w:rPr>
          <w:color w:val="000000"/>
          <w:sz w:val="20"/>
          <w:szCs w:val="20"/>
        </w:rPr>
      </w:pPr>
      <w:r w:rsidRPr="003C05DB">
        <w:rPr>
          <w:b/>
          <w:color w:val="000000"/>
          <w:sz w:val="20"/>
          <w:szCs w:val="20"/>
        </w:rPr>
        <w:t xml:space="preserve">A) </w:t>
      </w:r>
      <w:r w:rsidRPr="003C05DB">
        <w:rPr>
          <w:color w:val="000000"/>
          <w:sz w:val="20"/>
          <w:szCs w:val="20"/>
        </w:rPr>
        <w:t>30</w:t>
      </w:r>
      <w:r w:rsidRPr="003C05DB">
        <w:rPr>
          <w:color w:val="000000"/>
          <w:sz w:val="20"/>
          <w:szCs w:val="20"/>
        </w:rPr>
        <w:tab/>
      </w:r>
      <w:r w:rsidRPr="003C05DB">
        <w:rPr>
          <w:color w:val="000000"/>
          <w:sz w:val="20"/>
          <w:szCs w:val="20"/>
        </w:rPr>
        <w:tab/>
      </w:r>
      <w:r w:rsidRPr="003C05DB">
        <w:rPr>
          <w:b/>
          <w:color w:val="000000"/>
          <w:sz w:val="20"/>
          <w:szCs w:val="20"/>
        </w:rPr>
        <w:t xml:space="preserve">B) </w:t>
      </w:r>
      <w:r w:rsidRPr="003C05DB">
        <w:rPr>
          <w:color w:val="000000"/>
          <w:sz w:val="20"/>
          <w:szCs w:val="20"/>
        </w:rPr>
        <w:t>60</w:t>
      </w:r>
      <w:r w:rsidRPr="003C05DB">
        <w:rPr>
          <w:color w:val="000000"/>
          <w:sz w:val="20"/>
          <w:szCs w:val="20"/>
        </w:rPr>
        <w:tab/>
      </w:r>
      <w:r w:rsidRPr="003C05DB">
        <w:rPr>
          <w:color w:val="000000"/>
          <w:sz w:val="20"/>
          <w:szCs w:val="20"/>
        </w:rPr>
        <w:tab/>
      </w:r>
      <w:r w:rsidRPr="003C05DB">
        <w:rPr>
          <w:b/>
          <w:color w:val="000000"/>
          <w:sz w:val="20"/>
          <w:szCs w:val="20"/>
        </w:rPr>
        <w:t>C)</w:t>
      </w:r>
      <w:r w:rsidRPr="003C05DB">
        <w:rPr>
          <w:color w:val="000000"/>
          <w:sz w:val="20"/>
          <w:szCs w:val="20"/>
        </w:rPr>
        <w:t xml:space="preserve"> 90</w:t>
      </w:r>
      <w:r w:rsidRPr="003C05DB">
        <w:rPr>
          <w:color w:val="000000"/>
          <w:sz w:val="20"/>
          <w:szCs w:val="20"/>
        </w:rPr>
        <w:tab/>
      </w:r>
      <w:r w:rsidRPr="003C05DB">
        <w:rPr>
          <w:color w:val="000000"/>
          <w:sz w:val="20"/>
          <w:szCs w:val="20"/>
        </w:rPr>
        <w:tab/>
      </w:r>
      <w:r w:rsidRPr="003C05DB">
        <w:rPr>
          <w:b/>
          <w:color w:val="000000"/>
          <w:sz w:val="20"/>
          <w:szCs w:val="20"/>
        </w:rPr>
        <w:t xml:space="preserve">D) </w:t>
      </w:r>
      <w:r w:rsidRPr="003C05DB">
        <w:rPr>
          <w:color w:val="000000"/>
          <w:sz w:val="20"/>
          <w:szCs w:val="20"/>
        </w:rPr>
        <w:t>15</w:t>
      </w:r>
    </w:p>
    <w:p w:rsidR="000F7AD1" w:rsidRPr="003C05DB" w:rsidRDefault="000F7AD1" w:rsidP="00E934F5">
      <w:pPr>
        <w:rPr>
          <w:color w:val="000000"/>
          <w:sz w:val="20"/>
          <w:szCs w:val="20"/>
        </w:rPr>
      </w:pPr>
    </w:p>
    <w:p w:rsidR="000F7AD1" w:rsidRPr="003C05DB" w:rsidRDefault="000F7AD1" w:rsidP="00FD2501">
      <w:pPr>
        <w:rPr>
          <w:bCs/>
          <w:sz w:val="20"/>
          <w:szCs w:val="20"/>
        </w:rPr>
      </w:pPr>
      <w:r>
        <w:rPr>
          <w:noProof/>
        </w:rPr>
        <w:pict>
          <v:group id="Grup 14" o:spid="_x0000_s1057" style="position:absolute;margin-left:24.55pt;margin-top:3.85pt;width:212.7pt;height:63.55pt;z-index:251659264" coordsize="1956474,708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">
            <v:oval id="Oval 5" o:spid="_x0000_s1058" style="position:absolute;left:284584;width:220980;height:2095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2q/cEA&#10;AADaAAAADwAAAGRycy9kb3ducmV2LnhtbESPQYvCMBSE74L/ITzBi2iqrCLVKCIsCJ6sZdnjo3k2&#10;xealNFlb/71ZEDwOM/MNs933thYPan3lWMF8loAgLpyuuFSQX7+naxA+IGusHZOCJ3nY74aDLaba&#10;dXyhRxZKESHsU1RgQmhSKX1hyKKfuYY4ejfXWgxRtqXULXYRbmu5SJKVtFhxXDDY0NFQcc/+rILu&#10;kq/O2UHPTS5/ltXV/Zpm8qXUeNQfNiAC9eETfrdPWsES/q/EGyB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dqv3BAAAA2gAAAA8AAAAAAAAAAAAAAAAAmAIAAGRycy9kb3du&#10;cmV2LnhtbFBLBQYAAAAABAAEAPUAAACGAwAAAAA=&#10;" strokeweight="2pt">
              <v:textbox>
                <w:txbxContent>
                  <w:p w:rsidR="000F7AD1" w:rsidRPr="00A83E48" w:rsidRDefault="000F7AD1" w:rsidP="00E934F5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oval>
            <v:line id="Düz Bağlayıcı 2" o:spid="_x0000_s1059" style="position:absolute;visibility:visible" from="503854,102637" to="1380154,102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Düz Bağlayıcı 3" o:spid="_x0000_s1060" style="position:absolute;visibility:visible" from="965719,102637" to="965719,352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Düz Bağlayıcı 4" o:spid="_x0000_s1061" style="position:absolute;visibility:visible" from="111968,354564" to="1847580,354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oval id="Oval 6" o:spid="_x0000_s1062" style="position:absolute;top:499188;width:220980;height:2095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80isMA&#10;AADaAAAADwAAAGRycy9kb3ducmV2LnhtbESPwWrDMBBE74X8g9hALyWWU1oTXCshBAqFnuyYkONi&#10;bSxTa2UsxXb/vioUehxm5g1THBbbi4lG3zlWsE1SEMSN0x23Curz+2YHwgdkjb1jUvBNHg771UOB&#10;uXYzlzRVoRURwj5HBSaEIZfSN4Ys+sQNxNG7udFiiHJspR5xjnDby+c0zaTFjuOCwYFOhpqv6m4V&#10;zGWdfVZHvTW1vLx2Z3c1w9OLUo/r5fgGItAS/sN/7Q+tIIPfK/EG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80isMAAADaAAAADwAAAAAAAAAAAAAAAACYAgAAZHJzL2Rv&#10;d25yZXYueG1sUEsFBgAAAAAEAAQA9QAAAIgDAAAAAA==&#10;" strokeweight="2pt">
              <v:textbox>
                <w:txbxContent>
                  <w:p w:rsidR="000F7AD1" w:rsidRDefault="000F7AD1" w:rsidP="00E934F5"/>
                </w:txbxContent>
              </v:textbox>
            </v:oval>
            <v:oval id="Oval 7" o:spid="_x0000_s1063" style="position:absolute;left:1735494;top:499188;width:220980;height:2095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OREcMA&#10;AADaAAAADwAAAGRycy9kb3ducmV2LnhtbESPzWrDMBCE74W8g9hALqWRU1q3OFFCCBQKPfmHkONi&#10;bS0Ta2UsxXbevioUehxm5htmd5htJ0YafOtYwWadgCCunW65UVCVH0/vIHxA1tg5JgV38nDYLx52&#10;mGk3cU5jERoRIewzVGBC6DMpfW3Iol+7njh6326wGKIcGqkHnCLcdvI5SVJpseW4YLCnk6H6Wtys&#10;gimv0q/iqDemkufXtnQX0z++KLVazsctiEBz+A//tT+1gjf4vRJv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OREcMAAADaAAAADwAAAAAAAAAAAAAAAACYAgAAZHJzL2Rv&#10;d25yZXYueG1sUEsFBgAAAAAEAAQA9QAAAIgDAAAAAA==&#10;" strokeweight="2pt"/>
            <v:line id="Düz Bağlayıcı 8" o:spid="_x0000_s1064" style="position:absolute;visibility:visible" from="111968,354564" to="111968,500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Düz Bağlayıcı 9" o:spid="_x0000_s1065" style="position:absolute;visibility:visible" from="1847462,354564" to="1847462,49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niHsIAAADaAAAADwAAAGRycy9kb3ducmV2LnhtbESPQWvCQBSE7wX/w/IEb3VTC1Kjq4gg&#10;9NBDTAvt8XX3mQ3Nvo3ZbRL/vSsUehxm5htmsxtdI3rqQu1ZwdM8A0Gsvam5UvDxfnx8AREissHG&#10;Mym4UoDddvKwwdz4gU/Ul7ESCcIhRwU2xjaXMmhLDsPct8TJO/vOYUyyq6TpcEhw18hFli2lw5rT&#10;gsWWDpb0T/nrFHxafCsK/R3JP3/ttamM8ZeVUrPpuF+DiDTG//Bf+9UoWMH9SroBcn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niHsIAAADaAAAADwAAAAAAAAAAAAAA&#10;AAChAgAAZHJzL2Rvd25yZXYueG1sUEsFBgAAAAAEAAQA+QAAAJADAAAAAA==&#10;" strokecolor="#4a7ebb"/>
            <v:rect id="Dikdörtgen 10" o:spid="_x0000_s1066" style="position:absolute;left:1390262;top:18662;width:319405;height:2337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orm8QA&#10;AADbAAAADwAAAGRycy9kb3ducmV2LnhtbESPQWvDMAyF74P9B6PBbqvdHMaW1i2lY2wwNkjTS28i&#10;VpPQWA6212b/fjoUepN4T+99Wq4nP6gzxdQHtjCfGVDETXA9txb29fvTC6iUkR0OgcnCHyVYr+7v&#10;lli6cOGKzrvcKgnhVKKFLuex1Do1HXlMszASi3YM0WOWNbbaRbxIuB90Ycyz9tizNHQ40raj5rT7&#10;9RZC0XzEqtbFd/3Wv1aHYIafL2Pt48O0WYDKNOWb+Xr96QRf6OUXGUC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6K5vEAAAA2wAAAA8AAAAAAAAAAAAAAAAAmAIAAGRycy9k&#10;b3ducmV2LnhtbFBLBQYAAAAABAAEAPUAAACJAwAAAAA=&#10;" strokeweight="2pt">
              <v:textbox>
                <w:txbxContent>
                  <w:p w:rsidR="000F7AD1" w:rsidRPr="00A83E48" w:rsidRDefault="000F7AD1" w:rsidP="00E934F5">
                    <w:pPr>
                      <w:rPr>
                        <w:b/>
                        <w:sz w:val="18"/>
                        <w:szCs w:val="18"/>
                      </w:rPr>
                    </w:pPr>
                    <w:r w:rsidRPr="00A83E48">
                      <w:rPr>
                        <w:b/>
                        <w:sz w:val="18"/>
                        <w:szCs w:val="18"/>
                      </w:rPr>
                      <w:t>A0</w:t>
                    </w:r>
                  </w:p>
                </w:txbxContent>
              </v:textbox>
            </v:rect>
            <v:rect id="Dikdörtgen 11" o:spid="_x0000_s1067" style="position:absolute;left:802312;top:503623;width:319405;height:2047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aOAMEA&#10;AADbAAAADwAAAGRycy9kb3ducmV2LnhtbERPTWsCMRC9C/0PYQreNHEPYlejSIu0UCqs68XbsBl3&#10;FzeTJYm6/feNIPQ2j/c5q81gO3EjH1rHGmZTBYK4cqblWsOx3E0WIEJENtg5Jg2/FGCzfhmtMDfu&#10;zgXdDrEWKYRDjhqaGPtcylA1ZDFMXU+cuLPzFmOCvpbG4z2F205mSs2lxZZTQ4M9vTdUXQ5Xq8Fl&#10;1acvSpn9lB/tW3Fyqtt/K63Hr8N2CSLSEP/FT/eXSfNn8PglHS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2jgDBAAAA2wAAAA8AAAAAAAAAAAAAAAAAmAIAAGRycy9kb3du&#10;cmV2LnhtbFBLBQYAAAAABAAEAPUAAACGAwAAAAA=&#10;" strokeweight="2pt">
              <v:textbox>
                <w:txbxContent>
                  <w:p w:rsidR="000F7AD1" w:rsidRPr="00D61301" w:rsidRDefault="000F7AD1" w:rsidP="00D61301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D61301">
                      <w:rPr>
                        <w:b/>
                        <w:sz w:val="18"/>
                        <w:szCs w:val="18"/>
                      </w:rPr>
                      <w:t>00</w:t>
                    </w:r>
                  </w:p>
                </w:txbxContent>
              </v:textbox>
            </v:rect>
            <v:line id="Düz Bağlayıcı 12" o:spid="_x0000_s1068" style="position:absolute;visibility:visible" from="965719,359229" to="965719,504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</v:group>
        </w:pict>
      </w:r>
    </w:p>
    <w:p w:rsidR="000F7AD1" w:rsidRPr="003C05DB" w:rsidRDefault="000F7AD1" w:rsidP="00FD2501">
      <w:pPr>
        <w:rPr>
          <w:bCs/>
          <w:sz w:val="20"/>
          <w:szCs w:val="20"/>
        </w:rPr>
      </w:pPr>
    </w:p>
    <w:p w:rsidR="000F7AD1" w:rsidRPr="003C05DB" w:rsidRDefault="000F7AD1" w:rsidP="00FD2501">
      <w:pPr>
        <w:rPr>
          <w:bCs/>
          <w:sz w:val="20"/>
          <w:szCs w:val="20"/>
        </w:rPr>
      </w:pPr>
    </w:p>
    <w:p w:rsidR="000F7AD1" w:rsidRPr="003C05DB" w:rsidRDefault="000F7AD1" w:rsidP="00FD2501">
      <w:pPr>
        <w:rPr>
          <w:bCs/>
          <w:sz w:val="20"/>
          <w:szCs w:val="20"/>
        </w:rPr>
      </w:pPr>
    </w:p>
    <w:p w:rsidR="000F7AD1" w:rsidRPr="003C05DB" w:rsidRDefault="000F7AD1" w:rsidP="00FD2501">
      <w:pPr>
        <w:rPr>
          <w:b/>
          <w:bCs/>
          <w:sz w:val="20"/>
          <w:szCs w:val="20"/>
        </w:rPr>
      </w:pPr>
    </w:p>
    <w:p w:rsidR="000F7AD1" w:rsidRDefault="000F7AD1" w:rsidP="00E934F5">
      <w:pPr>
        <w:rPr>
          <w:bCs/>
          <w:sz w:val="20"/>
          <w:szCs w:val="20"/>
        </w:rPr>
      </w:pPr>
    </w:p>
    <w:p w:rsidR="000F7AD1" w:rsidRDefault="000F7AD1" w:rsidP="00E934F5">
      <w:pPr>
        <w:rPr>
          <w:b/>
          <w:color w:val="000000"/>
          <w:sz w:val="20"/>
          <w:szCs w:val="20"/>
        </w:rPr>
      </w:pPr>
    </w:p>
    <w:p w:rsidR="000F7AD1" w:rsidRDefault="000F7AD1" w:rsidP="00E934F5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13-</w:t>
      </w:r>
      <w:r w:rsidRPr="0090161A">
        <w:rPr>
          <w:color w:val="000000"/>
          <w:sz w:val="20"/>
          <w:szCs w:val="20"/>
        </w:rPr>
        <w:t>Kan grubuna ait yukarıda verilen soy ağacında annenin kan grubu aşağıda verilenlerden hangisi</w:t>
      </w:r>
      <w:r w:rsidRPr="003C05DB">
        <w:rPr>
          <w:b/>
          <w:color w:val="000000"/>
          <w:sz w:val="20"/>
          <w:szCs w:val="20"/>
        </w:rPr>
        <w:t xml:space="preserve"> </w:t>
      </w:r>
      <w:r w:rsidRPr="003C05DB">
        <w:rPr>
          <w:b/>
          <w:color w:val="000000"/>
          <w:sz w:val="20"/>
          <w:szCs w:val="20"/>
          <w:u w:val="single"/>
        </w:rPr>
        <w:t>olamaz ?</w:t>
      </w:r>
    </w:p>
    <w:p w:rsidR="000F7AD1" w:rsidRPr="003C05DB" w:rsidRDefault="000F7AD1" w:rsidP="00E934F5">
      <w:pPr>
        <w:rPr>
          <w:b/>
          <w:color w:val="000000"/>
          <w:sz w:val="20"/>
          <w:szCs w:val="20"/>
        </w:rPr>
      </w:pPr>
    </w:p>
    <w:p w:rsidR="000F7AD1" w:rsidRPr="00521564" w:rsidRDefault="000F7AD1" w:rsidP="00E934F5">
      <w:pPr>
        <w:rPr>
          <w:color w:val="000000"/>
          <w:sz w:val="20"/>
          <w:szCs w:val="20"/>
        </w:rPr>
      </w:pPr>
      <w:r w:rsidRPr="003C05DB">
        <w:rPr>
          <w:b/>
          <w:color w:val="000000"/>
          <w:sz w:val="20"/>
          <w:szCs w:val="20"/>
        </w:rPr>
        <w:t xml:space="preserve">A) </w:t>
      </w:r>
      <w:r w:rsidRPr="003C05DB">
        <w:rPr>
          <w:color w:val="000000"/>
          <w:sz w:val="20"/>
          <w:szCs w:val="20"/>
        </w:rPr>
        <w:t>A0</w:t>
      </w:r>
      <w:r w:rsidRPr="003C05DB">
        <w:rPr>
          <w:color w:val="000000"/>
          <w:sz w:val="20"/>
          <w:szCs w:val="20"/>
        </w:rPr>
        <w:tab/>
      </w:r>
      <w:r w:rsidRPr="003C05DB">
        <w:rPr>
          <w:color w:val="000000"/>
          <w:sz w:val="20"/>
          <w:szCs w:val="20"/>
        </w:rPr>
        <w:tab/>
      </w:r>
      <w:r w:rsidRPr="003C05DB">
        <w:rPr>
          <w:b/>
          <w:color w:val="000000"/>
          <w:sz w:val="20"/>
          <w:szCs w:val="20"/>
        </w:rPr>
        <w:t xml:space="preserve">B) </w:t>
      </w:r>
      <w:r w:rsidRPr="003C05DB">
        <w:rPr>
          <w:color w:val="000000"/>
          <w:sz w:val="20"/>
          <w:szCs w:val="20"/>
        </w:rPr>
        <w:t>B0</w:t>
      </w:r>
      <w:r w:rsidRPr="003C05DB">
        <w:rPr>
          <w:color w:val="000000"/>
          <w:sz w:val="20"/>
          <w:szCs w:val="20"/>
        </w:rPr>
        <w:tab/>
      </w:r>
      <w:r w:rsidRPr="003C05DB">
        <w:rPr>
          <w:color w:val="000000"/>
          <w:sz w:val="20"/>
          <w:szCs w:val="20"/>
        </w:rPr>
        <w:tab/>
      </w:r>
      <w:r w:rsidRPr="003C05DB">
        <w:rPr>
          <w:b/>
          <w:color w:val="000000"/>
          <w:sz w:val="20"/>
          <w:szCs w:val="20"/>
        </w:rPr>
        <w:t xml:space="preserve">C) </w:t>
      </w:r>
      <w:r w:rsidRPr="003C05DB">
        <w:rPr>
          <w:color w:val="000000"/>
          <w:sz w:val="20"/>
          <w:szCs w:val="20"/>
        </w:rPr>
        <w:t>AB</w:t>
      </w:r>
      <w:r w:rsidRPr="003C05DB">
        <w:rPr>
          <w:color w:val="000000"/>
          <w:sz w:val="20"/>
          <w:szCs w:val="20"/>
        </w:rPr>
        <w:tab/>
      </w:r>
      <w:r w:rsidRPr="003C05DB">
        <w:rPr>
          <w:color w:val="000000"/>
          <w:sz w:val="20"/>
          <w:szCs w:val="20"/>
        </w:rPr>
        <w:tab/>
      </w:r>
      <w:r w:rsidRPr="003C05DB">
        <w:rPr>
          <w:b/>
          <w:color w:val="000000"/>
          <w:sz w:val="20"/>
          <w:szCs w:val="20"/>
        </w:rPr>
        <w:t xml:space="preserve">D) </w:t>
      </w:r>
      <w:r w:rsidRPr="003C05DB">
        <w:rPr>
          <w:color w:val="000000"/>
          <w:sz w:val="20"/>
          <w:szCs w:val="20"/>
        </w:rPr>
        <w:t>00</w:t>
      </w:r>
    </w:p>
    <w:p w:rsidR="000F7AD1" w:rsidRPr="003C05DB" w:rsidRDefault="000F7AD1" w:rsidP="00E934F5">
      <w:pPr>
        <w:rPr>
          <w:b/>
          <w:sz w:val="20"/>
          <w:szCs w:val="20"/>
          <w:u w:val="single"/>
        </w:rPr>
      </w:pPr>
    </w:p>
    <w:p w:rsidR="000F7AD1" w:rsidRPr="003C05DB" w:rsidRDefault="000F7AD1" w:rsidP="00E934F5">
      <w:pPr>
        <w:rPr>
          <w:b/>
          <w:sz w:val="20"/>
          <w:szCs w:val="20"/>
          <w:u w:val="single"/>
        </w:rPr>
      </w:pPr>
    </w:p>
    <w:p w:rsidR="000F7AD1" w:rsidRPr="003C05DB" w:rsidRDefault="000F7AD1" w:rsidP="00E934F5">
      <w:pPr>
        <w:rPr>
          <w:b/>
          <w:sz w:val="20"/>
          <w:szCs w:val="20"/>
          <w:u w:val="single"/>
        </w:rPr>
      </w:pPr>
    </w:p>
    <w:p w:rsidR="000F7AD1" w:rsidRDefault="000F7AD1" w:rsidP="00E934F5">
      <w:pPr>
        <w:rPr>
          <w:b/>
          <w:sz w:val="20"/>
          <w:szCs w:val="20"/>
        </w:rPr>
      </w:pPr>
    </w:p>
    <w:p w:rsidR="000F7AD1" w:rsidRPr="00FD01FF" w:rsidRDefault="000F7AD1" w:rsidP="00E934F5">
      <w:pPr>
        <w:rPr>
          <w:b/>
          <w:sz w:val="20"/>
          <w:szCs w:val="20"/>
          <w:u w:val="single"/>
        </w:rPr>
      </w:pPr>
      <w:r w:rsidRPr="005F01E9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4</w:t>
      </w:r>
      <w:r w:rsidRPr="005F01E9">
        <w:rPr>
          <w:b/>
          <w:sz w:val="20"/>
          <w:szCs w:val="20"/>
        </w:rPr>
        <w:t xml:space="preserve">-Sadece yukarıdaki tablodaki bilgilere dayanılarak aşağıdaki ifadelerden </w:t>
      </w:r>
      <w:r w:rsidRPr="00FD01FF">
        <w:rPr>
          <w:b/>
          <w:sz w:val="20"/>
          <w:szCs w:val="20"/>
          <w:u w:val="single"/>
        </w:rPr>
        <w:t>hangisi doğrudur?</w:t>
      </w:r>
    </w:p>
    <w:p w:rsidR="000F7AD1" w:rsidRDefault="000F7AD1" w:rsidP="00E934F5">
      <w:pPr>
        <w:rPr>
          <w:sz w:val="20"/>
          <w:szCs w:val="20"/>
        </w:rPr>
      </w:pPr>
    </w:p>
    <w:p w:rsidR="000F7AD1" w:rsidRDefault="000F7AD1" w:rsidP="00E934F5">
      <w:pPr>
        <w:rPr>
          <w:sz w:val="20"/>
          <w:szCs w:val="20"/>
        </w:rPr>
      </w:pPr>
    </w:p>
    <w:p w:rsidR="000F7AD1" w:rsidRPr="003C05DB" w:rsidRDefault="000F7AD1" w:rsidP="00E934F5">
      <w:pPr>
        <w:rPr>
          <w:sz w:val="20"/>
          <w:szCs w:val="20"/>
        </w:rPr>
      </w:pPr>
    </w:p>
    <w:p w:rsidR="000F7AD1" w:rsidRPr="003C05DB" w:rsidRDefault="000F7AD1" w:rsidP="00E934F5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521564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 w:rsidRPr="003C05DB">
        <w:rPr>
          <w:sz w:val="20"/>
          <w:szCs w:val="20"/>
        </w:rPr>
        <w:t>Canlılardaki kromozomların büyüklükleri farklıdır.</w:t>
      </w:r>
    </w:p>
    <w:p w:rsidR="000F7AD1" w:rsidRPr="003C05DB" w:rsidRDefault="000F7AD1" w:rsidP="00E934F5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521564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r w:rsidRPr="003C05DB">
        <w:rPr>
          <w:sz w:val="20"/>
          <w:szCs w:val="20"/>
        </w:rPr>
        <w:t>Kromozom sayısı fazla olan canlı gelişmiş canlıdır.</w:t>
      </w:r>
    </w:p>
    <w:p w:rsidR="000F7AD1" w:rsidRPr="003C05DB" w:rsidRDefault="000F7AD1" w:rsidP="00E934F5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521564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 w:rsidRPr="003C05DB">
        <w:rPr>
          <w:sz w:val="20"/>
          <w:szCs w:val="20"/>
        </w:rPr>
        <w:t>Kromozom sayısı canlının gelişmişliğini göstermez.</w:t>
      </w:r>
    </w:p>
    <w:p w:rsidR="000F7AD1" w:rsidRPr="003C05DB" w:rsidRDefault="000F7AD1" w:rsidP="00E934F5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521564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3C05DB">
        <w:rPr>
          <w:sz w:val="20"/>
          <w:szCs w:val="20"/>
        </w:rPr>
        <w:t>Eğrelti otu çekirgeye göre daha gelişmiş bir canlıdır.</w:t>
      </w:r>
    </w:p>
    <w:p w:rsidR="000F7AD1" w:rsidRPr="003C05DB" w:rsidRDefault="000F7AD1" w:rsidP="00B8244F">
      <w:pPr>
        <w:rPr>
          <w:bCs/>
          <w:sz w:val="20"/>
          <w:szCs w:val="20"/>
        </w:rPr>
      </w:pPr>
    </w:p>
    <w:p w:rsidR="000F7AD1" w:rsidRPr="005C24E9" w:rsidRDefault="000F7AD1" w:rsidP="00B00237">
      <w:pPr>
        <w:rPr>
          <w:rFonts w:ascii="Comic Sans MS" w:hAnsi="Comic Sans MS"/>
          <w:bCs/>
        </w:rPr>
      </w:pPr>
      <w:r>
        <w:rPr>
          <w:noProof/>
        </w:rPr>
        <w:pict>
          <v:shape id="Resim 22" o:spid="_x0000_s1069" type="#_x0000_t75" alt="m13" style="position:absolute;margin-left:211.55pt;margin-top:2.35pt;width:44.65pt;height:44.8pt;z-index:-251649024;visibility:visible">
            <v:imagedata r:id="rId11" o:title=""/>
          </v:shape>
        </w:pict>
      </w:r>
      <w:r>
        <w:rPr>
          <w:noProof/>
        </w:rPr>
        <w:pict>
          <v:shape id="Resim 21" o:spid="_x0000_s1070" type="#_x0000_t75" alt="m11" style="position:absolute;margin-left:166.7pt;margin-top:2.35pt;width:50.5pt;height:44.8pt;z-index:-251650048;visibility:visible">
            <v:imagedata r:id="rId12" o:title=""/>
          </v:shape>
        </w:pict>
      </w:r>
      <w:r>
        <w:rPr>
          <w:noProof/>
        </w:rPr>
        <w:pict>
          <v:shape id="Resim 19" o:spid="_x0000_s1071" type="#_x0000_t75" alt="m14" style="position:absolute;margin-left:113.05pt;margin-top:2.35pt;width:50.65pt;height:39.35pt;z-index:-251651072;visibility:visible">
            <v:imagedata r:id="rId13" o:title=""/>
          </v:shape>
        </w:pict>
      </w:r>
      <w:r>
        <w:rPr>
          <w:noProof/>
        </w:rPr>
        <w:pict>
          <v:shape id="Resim 18" o:spid="_x0000_s1072" type="#_x0000_t75" alt="m12" style="position:absolute;margin-left:67.55pt;margin-top:2.35pt;width:52.8pt;height:44.8pt;z-index:-251652096;visibility:visible">
            <v:imagedata r:id="rId14" o:title=""/>
          </v:shape>
        </w:pict>
      </w:r>
      <w:r>
        <w:rPr>
          <w:noProof/>
        </w:rPr>
        <w:pict>
          <v:shape id="Resim 16" o:spid="_x0000_s1073" type="#_x0000_t75" alt="m15" style="position:absolute;margin-left:5.05pt;margin-top:2.35pt;width:65.05pt;height:44.8pt;z-index:-251653120;visibility:visible">
            <v:imagedata r:id="rId15" o:title=""/>
          </v:shape>
        </w:pict>
      </w:r>
    </w:p>
    <w:p w:rsidR="000F7AD1" w:rsidRPr="005C24E9" w:rsidRDefault="000F7AD1" w:rsidP="00B00237">
      <w:pPr>
        <w:rPr>
          <w:rFonts w:ascii="Comic Sans MS" w:hAnsi="Comic Sans MS"/>
          <w:b/>
          <w:bCs/>
        </w:rPr>
      </w:pPr>
    </w:p>
    <w:p w:rsidR="000F7AD1" w:rsidRPr="005C24E9" w:rsidRDefault="000F7AD1" w:rsidP="00B00237">
      <w:pPr>
        <w:rPr>
          <w:rFonts w:ascii="Comic Sans MS" w:hAnsi="Comic Sans MS"/>
          <w:b/>
          <w:bCs/>
        </w:rPr>
      </w:pPr>
    </w:p>
    <w:p w:rsidR="000F7AD1" w:rsidRPr="00521564" w:rsidRDefault="000F7AD1" w:rsidP="00B00237">
      <w:pPr>
        <w:rPr>
          <w:b/>
          <w:sz w:val="20"/>
        </w:rPr>
      </w:pPr>
      <w:r>
        <w:rPr>
          <w:rFonts w:ascii="Comic Sans MS" w:hAnsi="Comic Sans MS"/>
          <w:b/>
          <w:bCs/>
        </w:rPr>
        <w:t xml:space="preserve">       </w:t>
      </w:r>
      <w:r>
        <w:rPr>
          <w:rFonts w:ascii="Comic Sans MS" w:hAnsi="Comic Sans MS"/>
          <w:b/>
          <w:bCs/>
          <w:sz w:val="20"/>
        </w:rPr>
        <w:t xml:space="preserve">1            2       </w:t>
      </w:r>
      <w:r w:rsidRPr="00521564">
        <w:rPr>
          <w:rFonts w:ascii="Comic Sans MS" w:hAnsi="Comic Sans MS"/>
          <w:b/>
          <w:bCs/>
          <w:sz w:val="20"/>
        </w:rPr>
        <w:t xml:space="preserve">3          </w:t>
      </w:r>
      <w:r>
        <w:rPr>
          <w:rFonts w:ascii="Comic Sans MS" w:hAnsi="Comic Sans MS"/>
          <w:b/>
          <w:bCs/>
          <w:sz w:val="20"/>
        </w:rPr>
        <w:t xml:space="preserve"> 4       5</w:t>
      </w:r>
      <w:r w:rsidRPr="00521564">
        <w:rPr>
          <w:rFonts w:ascii="Comic Sans MS" w:hAnsi="Comic Sans MS"/>
          <w:b/>
          <w:bCs/>
          <w:sz w:val="20"/>
        </w:rPr>
        <w:t xml:space="preserve">  </w:t>
      </w:r>
      <w:r w:rsidRPr="00521564">
        <w:rPr>
          <w:b/>
          <w:bCs/>
        </w:rPr>
        <w:t>1</w:t>
      </w:r>
      <w:r>
        <w:rPr>
          <w:b/>
          <w:bCs/>
        </w:rPr>
        <w:t>5</w:t>
      </w:r>
      <w:r w:rsidRPr="00521564">
        <w:rPr>
          <w:b/>
          <w:bCs/>
        </w:rPr>
        <w:t>.</w:t>
      </w:r>
      <w:r w:rsidRPr="00521564">
        <w:rPr>
          <w:sz w:val="20"/>
        </w:rPr>
        <w:t xml:space="preserve">Yukarıdaki şekilde, mitoz hücre bölünmesinin aşamaları karışık olarak verilmiştir. Bu aşamaların </w:t>
      </w:r>
      <w:r w:rsidRPr="00521564">
        <w:rPr>
          <w:b/>
          <w:sz w:val="20"/>
        </w:rPr>
        <w:t xml:space="preserve">doğru sıralanışı hangi şıkta doğru verilmiştir? </w:t>
      </w:r>
      <w:r w:rsidRPr="00521564">
        <w:rPr>
          <w:sz w:val="20"/>
        </w:rPr>
        <w:t xml:space="preserve">                                                                                              </w:t>
      </w:r>
    </w:p>
    <w:p w:rsidR="000F7AD1" w:rsidRDefault="000F7AD1" w:rsidP="00521564">
      <w:pPr>
        <w:spacing w:line="276" w:lineRule="auto"/>
        <w:rPr>
          <w:sz w:val="20"/>
        </w:rPr>
      </w:pPr>
      <w:r>
        <w:rPr>
          <w:b/>
          <w:sz w:val="20"/>
        </w:rPr>
        <w:t xml:space="preserve">     </w:t>
      </w:r>
      <w:r w:rsidRPr="00521564">
        <w:rPr>
          <w:b/>
          <w:sz w:val="20"/>
        </w:rPr>
        <w:t>A)</w:t>
      </w:r>
      <w:r w:rsidRPr="00521564">
        <w:rPr>
          <w:sz w:val="20"/>
        </w:rPr>
        <w:t xml:space="preserve"> 1–4–5–2–3          </w:t>
      </w:r>
      <w:r w:rsidRPr="00521564">
        <w:rPr>
          <w:b/>
          <w:sz w:val="20"/>
        </w:rPr>
        <w:t>B)</w:t>
      </w:r>
      <w:r w:rsidRPr="00521564">
        <w:rPr>
          <w:sz w:val="20"/>
        </w:rPr>
        <w:t xml:space="preserve"> 4–2–5–3–1 </w:t>
      </w:r>
    </w:p>
    <w:p w:rsidR="000F7AD1" w:rsidRPr="00521564" w:rsidRDefault="000F7AD1" w:rsidP="00521564">
      <w:pPr>
        <w:spacing w:line="276" w:lineRule="auto"/>
        <w:rPr>
          <w:sz w:val="20"/>
        </w:rPr>
      </w:pPr>
      <w:r>
        <w:rPr>
          <w:sz w:val="20"/>
        </w:rPr>
        <w:t xml:space="preserve">              </w:t>
      </w:r>
      <w:r w:rsidRPr="00521564">
        <w:rPr>
          <w:b/>
          <w:bCs/>
          <w:sz w:val="20"/>
        </w:rPr>
        <w:t>C)</w:t>
      </w:r>
      <w:r w:rsidRPr="00521564">
        <w:rPr>
          <w:bCs/>
          <w:sz w:val="20"/>
        </w:rPr>
        <w:t xml:space="preserve"> 5–4–2–3–1         </w:t>
      </w:r>
      <w:r w:rsidRPr="00521564">
        <w:rPr>
          <w:b/>
          <w:sz w:val="20"/>
        </w:rPr>
        <w:t xml:space="preserve">D) </w:t>
      </w:r>
      <w:r w:rsidRPr="00521564">
        <w:rPr>
          <w:sz w:val="20"/>
        </w:rPr>
        <w:t>4–2–1–5–3</w:t>
      </w:r>
    </w:p>
    <w:p w:rsidR="000F7AD1" w:rsidRPr="003C05DB" w:rsidRDefault="000F7AD1" w:rsidP="00B00237">
      <w:pPr>
        <w:spacing w:line="276" w:lineRule="auto"/>
        <w:rPr>
          <w:bCs/>
          <w:sz w:val="20"/>
          <w:szCs w:val="20"/>
        </w:rPr>
      </w:pPr>
    </w:p>
    <w:p w:rsidR="000F7AD1" w:rsidRPr="003C05DB" w:rsidRDefault="000F7AD1" w:rsidP="00521564">
      <w:pPr>
        <w:ind w:right="-337"/>
        <w:rPr>
          <w:color w:val="000000"/>
          <w:sz w:val="20"/>
          <w:szCs w:val="20"/>
        </w:rPr>
      </w:pPr>
      <w:r>
        <w:rPr>
          <w:noProof/>
        </w:rPr>
        <w:pict>
          <v:shape id="Resim 6" o:spid="_x0000_s1074" type="#_x0000_t75" alt="bilge kağan yılsonu0024" style="position:absolute;margin-left:17.3pt;margin-top:-.15pt;width:223.35pt;height:54.25pt;z-index:251668480;visibility:visible">
            <v:imagedata r:id="rId16" o:title=""/>
          </v:shape>
        </w:pict>
      </w:r>
      <w:r w:rsidRPr="005F01E9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6</w:t>
      </w:r>
      <w:r w:rsidRPr="005F01E9">
        <w:rPr>
          <w:b/>
          <w:sz w:val="20"/>
          <w:szCs w:val="20"/>
        </w:rPr>
        <w:t>-</w:t>
      </w:r>
      <w:r>
        <w:rPr>
          <w:sz w:val="20"/>
          <w:szCs w:val="20"/>
        </w:rPr>
        <w:t xml:space="preserve"> </w:t>
      </w:r>
    </w:p>
    <w:p w:rsidR="000F7AD1" w:rsidRDefault="000F7AD1" w:rsidP="00B8244F">
      <w:pPr>
        <w:rPr>
          <w:bCs/>
          <w:sz w:val="20"/>
          <w:szCs w:val="20"/>
        </w:rPr>
      </w:pPr>
    </w:p>
    <w:p w:rsidR="000F7AD1" w:rsidRDefault="000F7AD1" w:rsidP="00B8244F">
      <w:pPr>
        <w:rPr>
          <w:bCs/>
          <w:sz w:val="20"/>
          <w:szCs w:val="20"/>
        </w:rPr>
      </w:pPr>
    </w:p>
    <w:p w:rsidR="000F7AD1" w:rsidRDefault="000F7AD1" w:rsidP="00B8244F">
      <w:pPr>
        <w:rPr>
          <w:bCs/>
          <w:sz w:val="20"/>
          <w:szCs w:val="20"/>
        </w:rPr>
      </w:pPr>
    </w:p>
    <w:p w:rsidR="000F7AD1" w:rsidRDefault="000F7AD1" w:rsidP="00B8244F">
      <w:pPr>
        <w:rPr>
          <w:bCs/>
          <w:sz w:val="20"/>
          <w:szCs w:val="20"/>
        </w:rPr>
      </w:pPr>
    </w:p>
    <w:p w:rsidR="000F7AD1" w:rsidRPr="00521564" w:rsidRDefault="000F7AD1" w:rsidP="00521564">
      <w:pPr>
        <w:ind w:firstLine="708"/>
        <w:rPr>
          <w:b/>
          <w:sz w:val="20"/>
        </w:rPr>
      </w:pPr>
      <w:r w:rsidRPr="00521564">
        <w:rPr>
          <w:sz w:val="20"/>
        </w:rPr>
        <w:t>Evrimle ilgili yukarıdaki görüşleri savunan bilim insanları,aşağıdakilerden hangisinde</w:t>
      </w:r>
      <w:r w:rsidRPr="00521564">
        <w:rPr>
          <w:b/>
          <w:sz w:val="20"/>
        </w:rPr>
        <w:t xml:space="preserve"> </w:t>
      </w:r>
      <w:r w:rsidRPr="00521564">
        <w:rPr>
          <w:b/>
          <w:sz w:val="20"/>
          <w:u w:val="single"/>
        </w:rPr>
        <w:t>doğru verilmiştir?</w:t>
      </w:r>
    </w:p>
    <w:tbl>
      <w:tblPr>
        <w:tblpPr w:leftFromText="141" w:rightFromText="141" w:vertAnchor="text" w:horzAnchor="page" w:tblpX="6373" w:tblpY="139"/>
        <w:tblW w:w="0" w:type="auto"/>
        <w:tblLook w:val="01E0"/>
      </w:tblPr>
      <w:tblGrid>
        <w:gridCol w:w="2549"/>
        <w:gridCol w:w="1663"/>
      </w:tblGrid>
      <w:tr w:rsidR="000F7AD1" w:rsidRPr="005C24E9" w:rsidTr="00521564">
        <w:trPr>
          <w:trHeight w:val="202"/>
        </w:trPr>
        <w:tc>
          <w:tcPr>
            <w:tcW w:w="2549" w:type="dxa"/>
            <w:vAlign w:val="center"/>
          </w:tcPr>
          <w:p w:rsidR="000F7AD1" w:rsidRPr="00D61301" w:rsidRDefault="000F7AD1" w:rsidP="00521564">
            <w:pPr>
              <w:jc w:val="center"/>
              <w:rPr>
                <w:b/>
                <w:sz w:val="20"/>
                <w:u w:val="single"/>
              </w:rPr>
            </w:pPr>
            <w:r w:rsidRPr="00D61301">
              <w:rPr>
                <w:b/>
                <w:sz w:val="20"/>
                <w:u w:val="single"/>
              </w:rPr>
              <w:t>I.Görüş</w:t>
            </w:r>
          </w:p>
        </w:tc>
        <w:tc>
          <w:tcPr>
            <w:tcW w:w="1663" w:type="dxa"/>
            <w:vAlign w:val="center"/>
          </w:tcPr>
          <w:p w:rsidR="000F7AD1" w:rsidRPr="00D61301" w:rsidRDefault="000F7AD1" w:rsidP="00521564">
            <w:pPr>
              <w:rPr>
                <w:b/>
                <w:sz w:val="20"/>
                <w:u w:val="single"/>
              </w:rPr>
            </w:pPr>
            <w:r w:rsidRPr="00D61301">
              <w:rPr>
                <w:b/>
                <w:sz w:val="20"/>
                <w:u w:val="single"/>
              </w:rPr>
              <w:t>II.Görüş</w:t>
            </w:r>
          </w:p>
        </w:tc>
      </w:tr>
      <w:tr w:rsidR="000F7AD1" w:rsidRPr="005C24E9" w:rsidTr="00521564">
        <w:trPr>
          <w:trHeight w:val="212"/>
        </w:trPr>
        <w:tc>
          <w:tcPr>
            <w:tcW w:w="2549" w:type="dxa"/>
          </w:tcPr>
          <w:p w:rsidR="000F7AD1" w:rsidRPr="00D61301" w:rsidRDefault="000F7AD1" w:rsidP="00521564">
            <w:pPr>
              <w:pStyle w:val="ListParagraph"/>
              <w:numPr>
                <w:ilvl w:val="0"/>
                <w:numId w:val="49"/>
              </w:numPr>
              <w:jc w:val="both"/>
              <w:rPr>
                <w:sz w:val="20"/>
              </w:rPr>
            </w:pPr>
            <w:r w:rsidRPr="00D61301">
              <w:rPr>
                <w:sz w:val="20"/>
              </w:rPr>
              <w:t>Darvin</w:t>
            </w:r>
          </w:p>
        </w:tc>
        <w:tc>
          <w:tcPr>
            <w:tcW w:w="1663" w:type="dxa"/>
          </w:tcPr>
          <w:p w:rsidR="000F7AD1" w:rsidRPr="00D61301" w:rsidRDefault="000F7AD1" w:rsidP="00521564">
            <w:pPr>
              <w:jc w:val="both"/>
              <w:rPr>
                <w:sz w:val="20"/>
              </w:rPr>
            </w:pPr>
            <w:r w:rsidRPr="00D61301">
              <w:rPr>
                <w:sz w:val="20"/>
              </w:rPr>
              <w:t>Lamarck</w:t>
            </w:r>
          </w:p>
        </w:tc>
      </w:tr>
      <w:tr w:rsidR="000F7AD1" w:rsidRPr="005C24E9" w:rsidTr="00521564">
        <w:trPr>
          <w:trHeight w:val="202"/>
        </w:trPr>
        <w:tc>
          <w:tcPr>
            <w:tcW w:w="2549" w:type="dxa"/>
          </w:tcPr>
          <w:p w:rsidR="000F7AD1" w:rsidRPr="00D61301" w:rsidRDefault="000F7AD1" w:rsidP="00521564">
            <w:pPr>
              <w:pStyle w:val="ListParagraph"/>
              <w:numPr>
                <w:ilvl w:val="0"/>
                <w:numId w:val="49"/>
              </w:numPr>
              <w:jc w:val="both"/>
              <w:rPr>
                <w:sz w:val="20"/>
              </w:rPr>
            </w:pPr>
            <w:r w:rsidRPr="00D61301">
              <w:rPr>
                <w:sz w:val="20"/>
              </w:rPr>
              <w:t>Farabi</w:t>
            </w:r>
          </w:p>
        </w:tc>
        <w:tc>
          <w:tcPr>
            <w:tcW w:w="1663" w:type="dxa"/>
          </w:tcPr>
          <w:p w:rsidR="000F7AD1" w:rsidRPr="00D61301" w:rsidRDefault="000F7AD1" w:rsidP="00521564">
            <w:pPr>
              <w:jc w:val="both"/>
              <w:rPr>
                <w:sz w:val="20"/>
              </w:rPr>
            </w:pPr>
            <w:r w:rsidRPr="00D61301">
              <w:rPr>
                <w:sz w:val="20"/>
              </w:rPr>
              <w:t>Darvin</w:t>
            </w:r>
          </w:p>
        </w:tc>
      </w:tr>
      <w:tr w:rsidR="000F7AD1" w:rsidRPr="005C24E9" w:rsidTr="00521564">
        <w:trPr>
          <w:trHeight w:val="202"/>
        </w:trPr>
        <w:tc>
          <w:tcPr>
            <w:tcW w:w="2549" w:type="dxa"/>
          </w:tcPr>
          <w:p w:rsidR="000F7AD1" w:rsidRPr="00D61301" w:rsidRDefault="000F7AD1" w:rsidP="00521564">
            <w:pPr>
              <w:pStyle w:val="ListParagraph"/>
              <w:numPr>
                <w:ilvl w:val="0"/>
                <w:numId w:val="49"/>
              </w:numPr>
              <w:jc w:val="both"/>
              <w:rPr>
                <w:sz w:val="20"/>
              </w:rPr>
            </w:pPr>
            <w:r w:rsidRPr="00D61301">
              <w:rPr>
                <w:sz w:val="20"/>
              </w:rPr>
              <w:t>Lamarck</w:t>
            </w:r>
          </w:p>
        </w:tc>
        <w:tc>
          <w:tcPr>
            <w:tcW w:w="1663" w:type="dxa"/>
          </w:tcPr>
          <w:p w:rsidR="000F7AD1" w:rsidRPr="00D61301" w:rsidRDefault="000F7AD1" w:rsidP="00521564">
            <w:pPr>
              <w:jc w:val="both"/>
              <w:rPr>
                <w:sz w:val="20"/>
              </w:rPr>
            </w:pPr>
            <w:r w:rsidRPr="00D61301">
              <w:rPr>
                <w:sz w:val="20"/>
              </w:rPr>
              <w:t>İbn-i Sina</w:t>
            </w:r>
          </w:p>
        </w:tc>
      </w:tr>
      <w:tr w:rsidR="000F7AD1" w:rsidRPr="005C24E9" w:rsidTr="00521564">
        <w:trPr>
          <w:trHeight w:val="263"/>
        </w:trPr>
        <w:tc>
          <w:tcPr>
            <w:tcW w:w="2549" w:type="dxa"/>
          </w:tcPr>
          <w:p w:rsidR="000F7AD1" w:rsidRPr="00D61301" w:rsidRDefault="000F7AD1" w:rsidP="00521564">
            <w:pPr>
              <w:pStyle w:val="ListParagraph"/>
              <w:numPr>
                <w:ilvl w:val="0"/>
                <w:numId w:val="49"/>
              </w:numPr>
              <w:jc w:val="both"/>
              <w:rPr>
                <w:sz w:val="20"/>
              </w:rPr>
            </w:pPr>
            <w:r w:rsidRPr="00D61301">
              <w:rPr>
                <w:sz w:val="20"/>
              </w:rPr>
              <w:t>Lamarck</w:t>
            </w:r>
          </w:p>
        </w:tc>
        <w:tc>
          <w:tcPr>
            <w:tcW w:w="1663" w:type="dxa"/>
          </w:tcPr>
          <w:p w:rsidR="000F7AD1" w:rsidRPr="00D61301" w:rsidRDefault="000F7AD1" w:rsidP="00521564">
            <w:pPr>
              <w:jc w:val="both"/>
              <w:rPr>
                <w:sz w:val="20"/>
              </w:rPr>
            </w:pPr>
            <w:r w:rsidRPr="00D61301">
              <w:rPr>
                <w:sz w:val="20"/>
              </w:rPr>
              <w:t>Darvin</w:t>
            </w:r>
          </w:p>
        </w:tc>
      </w:tr>
    </w:tbl>
    <w:p w:rsidR="000F7AD1" w:rsidRDefault="000F7AD1" w:rsidP="00B8244F">
      <w:pPr>
        <w:rPr>
          <w:bCs/>
          <w:sz w:val="20"/>
          <w:szCs w:val="20"/>
        </w:rPr>
      </w:pPr>
    </w:p>
    <w:p w:rsidR="000F7AD1" w:rsidRDefault="000F7AD1" w:rsidP="00B8244F">
      <w:pPr>
        <w:rPr>
          <w:bCs/>
          <w:sz w:val="20"/>
          <w:szCs w:val="20"/>
        </w:rPr>
      </w:pPr>
    </w:p>
    <w:p w:rsidR="000F7AD1" w:rsidRDefault="000F7AD1" w:rsidP="00B8244F">
      <w:pPr>
        <w:rPr>
          <w:bCs/>
          <w:sz w:val="20"/>
          <w:szCs w:val="20"/>
        </w:rPr>
      </w:pPr>
    </w:p>
    <w:p w:rsidR="000F7AD1" w:rsidRDefault="000F7AD1" w:rsidP="00B8244F">
      <w:pPr>
        <w:rPr>
          <w:bCs/>
          <w:sz w:val="20"/>
          <w:szCs w:val="20"/>
        </w:rPr>
      </w:pPr>
    </w:p>
    <w:p w:rsidR="000F7AD1" w:rsidRDefault="000F7AD1" w:rsidP="00B8244F">
      <w:pPr>
        <w:rPr>
          <w:bCs/>
          <w:sz w:val="20"/>
          <w:szCs w:val="20"/>
        </w:rPr>
      </w:pPr>
    </w:p>
    <w:p w:rsidR="000F7AD1" w:rsidRPr="003C05DB" w:rsidRDefault="000F7AD1" w:rsidP="00B8244F">
      <w:pPr>
        <w:rPr>
          <w:bCs/>
          <w:sz w:val="20"/>
          <w:szCs w:val="20"/>
        </w:rPr>
      </w:pPr>
    </w:p>
    <w:p w:rsidR="000F7AD1" w:rsidRPr="003C05DB" w:rsidRDefault="000F7AD1" w:rsidP="003C05DB">
      <w:pPr>
        <w:rPr>
          <w:b/>
          <w:color w:val="000000"/>
          <w:sz w:val="20"/>
          <w:szCs w:val="20"/>
        </w:rPr>
      </w:pPr>
      <w:r w:rsidRPr="003C05DB">
        <w:rPr>
          <w:b/>
          <w:color w:val="000000"/>
          <w:sz w:val="20"/>
          <w:szCs w:val="20"/>
        </w:rPr>
        <w:t>1</w:t>
      </w:r>
      <w:r>
        <w:rPr>
          <w:b/>
          <w:color w:val="000000"/>
          <w:sz w:val="20"/>
          <w:szCs w:val="20"/>
        </w:rPr>
        <w:t>7-</w:t>
      </w:r>
      <w:r w:rsidRPr="003C05DB">
        <w:rPr>
          <w:b/>
          <w:color w:val="000000"/>
          <w:sz w:val="20"/>
          <w:szCs w:val="20"/>
        </w:rPr>
        <w:t xml:space="preserve"> </w: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margin-left:278.25pt;margin-top:18.9pt;width:290.25pt;height:0;flip:x;z-index:251652096;mso-position-horizontal-relative:text;mso-position-vertical-relative:text" o:connectortype="straight">
            <v:stroke dashstyle="dashDot"/>
          </v:shape>
        </w:pict>
      </w:r>
      <w:r w:rsidRPr="003C05DB">
        <w:rPr>
          <w:b/>
          <w:color w:val="000000"/>
          <w:sz w:val="20"/>
          <w:szCs w:val="20"/>
        </w:rPr>
        <w:t>DNA molekülünün birinci zincirindeki dizilişi</w:t>
      </w:r>
      <w:r>
        <w:rPr>
          <w:b/>
          <w:color w:val="000000"/>
          <w:sz w:val="20"/>
          <w:szCs w:val="20"/>
        </w:rPr>
        <w:t>(T,T,S,S,A,T,S,S,G,T)</w:t>
      </w:r>
      <w:r w:rsidRPr="003C05DB">
        <w:rPr>
          <w:b/>
          <w:color w:val="000000"/>
          <w:sz w:val="20"/>
          <w:szCs w:val="20"/>
        </w:rPr>
        <w:t xml:space="preserve"> verilmiştir. İkinci zincirdeki baz sıralanışı hangisinde doğru verilmiştir ? </w:t>
      </w:r>
    </w:p>
    <w:p w:rsidR="000F7AD1" w:rsidRPr="003C05DB" w:rsidRDefault="000F7AD1" w:rsidP="003C05DB">
      <w:pPr>
        <w:rPr>
          <w:b/>
          <w:color w:val="000000"/>
          <w:sz w:val="20"/>
          <w:szCs w:val="20"/>
        </w:rPr>
      </w:pPr>
    </w:p>
    <w:p w:rsidR="000F7AD1" w:rsidRPr="003C05DB" w:rsidRDefault="000F7AD1" w:rsidP="003C05DB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</w:t>
      </w:r>
      <w:r w:rsidRPr="003C05DB">
        <w:rPr>
          <w:b/>
          <w:color w:val="000000"/>
          <w:sz w:val="20"/>
          <w:szCs w:val="20"/>
        </w:rPr>
        <w:t xml:space="preserve">A) </w:t>
      </w:r>
      <w:r w:rsidRPr="003C05DB">
        <w:rPr>
          <w:color w:val="000000"/>
          <w:sz w:val="20"/>
          <w:szCs w:val="20"/>
        </w:rPr>
        <w:t>A, A, S, G, A, T, S, S, G, T</w:t>
      </w:r>
    </w:p>
    <w:p w:rsidR="000F7AD1" w:rsidRPr="003C05DB" w:rsidRDefault="000F7AD1" w:rsidP="003C05DB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</w:t>
      </w:r>
      <w:r w:rsidRPr="003C05DB">
        <w:rPr>
          <w:b/>
          <w:color w:val="000000"/>
          <w:sz w:val="20"/>
          <w:szCs w:val="20"/>
        </w:rPr>
        <w:t>B)</w:t>
      </w:r>
      <w:r w:rsidRPr="003C05DB">
        <w:rPr>
          <w:color w:val="000000"/>
          <w:sz w:val="20"/>
          <w:szCs w:val="20"/>
        </w:rPr>
        <w:t xml:space="preserve"> T, T, G, S, T, A, G, S, S, S</w:t>
      </w:r>
    </w:p>
    <w:p w:rsidR="000F7AD1" w:rsidRPr="003C05DB" w:rsidRDefault="000F7AD1" w:rsidP="003C05DB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</w:t>
      </w:r>
      <w:r w:rsidRPr="003C05DB">
        <w:rPr>
          <w:b/>
          <w:color w:val="000000"/>
          <w:sz w:val="20"/>
          <w:szCs w:val="20"/>
        </w:rPr>
        <w:t xml:space="preserve">C) </w:t>
      </w:r>
      <w:r w:rsidRPr="003C05DB">
        <w:rPr>
          <w:color w:val="000000"/>
          <w:sz w:val="20"/>
          <w:szCs w:val="20"/>
        </w:rPr>
        <w:t>A, A, G, G, T, A, G, G, S, A</w:t>
      </w:r>
    </w:p>
    <w:p w:rsidR="000F7AD1" w:rsidRPr="003C05DB" w:rsidRDefault="000F7AD1" w:rsidP="003C05DB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</w:t>
      </w:r>
      <w:r w:rsidRPr="003C05DB">
        <w:rPr>
          <w:b/>
          <w:color w:val="000000"/>
          <w:sz w:val="20"/>
          <w:szCs w:val="20"/>
        </w:rPr>
        <w:t xml:space="preserve">D) </w:t>
      </w:r>
      <w:r w:rsidRPr="003C05DB">
        <w:rPr>
          <w:color w:val="000000"/>
          <w:sz w:val="20"/>
          <w:szCs w:val="20"/>
        </w:rPr>
        <w:t>T, T, G, S, T, A, G, G, S, A</w:t>
      </w:r>
    </w:p>
    <w:p w:rsidR="000F7AD1" w:rsidRPr="00F054F8" w:rsidRDefault="000F7AD1" w:rsidP="00B8244F">
      <w:pPr>
        <w:rPr>
          <w:bCs/>
          <w:sz w:val="14"/>
          <w:szCs w:val="20"/>
        </w:rPr>
      </w:pPr>
    </w:p>
    <w:p w:rsidR="000F7AD1" w:rsidRPr="00C90A76" w:rsidRDefault="000F7AD1" w:rsidP="00F054F8">
      <w:pPr>
        <w:jc w:val="right"/>
        <w:rPr>
          <w:b/>
          <w:sz w:val="22"/>
          <w:szCs w:val="22"/>
        </w:rPr>
      </w:pPr>
      <w:r>
        <w:rPr>
          <w:bCs/>
          <w:sz w:val="20"/>
          <w:szCs w:val="20"/>
        </w:rPr>
        <w:t xml:space="preserve">                                    </w:t>
      </w:r>
      <w:r w:rsidRPr="00C90A76">
        <w:rPr>
          <w:b/>
          <w:sz w:val="22"/>
          <w:szCs w:val="22"/>
        </w:rPr>
        <w:t>BAŞARILAR</w:t>
      </w:r>
    </w:p>
    <w:p w:rsidR="000F7AD1" w:rsidRPr="00C90A76" w:rsidRDefault="000F7AD1" w:rsidP="00F054F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……………………..</w:t>
      </w:r>
    </w:p>
    <w:p w:rsidR="000F7AD1" w:rsidRPr="00C90A76" w:rsidRDefault="000F7AD1" w:rsidP="00F054F8">
      <w:pPr>
        <w:jc w:val="right"/>
        <w:rPr>
          <w:b/>
          <w:sz w:val="22"/>
          <w:szCs w:val="22"/>
        </w:rPr>
      </w:pPr>
      <w:r w:rsidRPr="00C90A76">
        <w:rPr>
          <w:b/>
          <w:sz w:val="22"/>
          <w:szCs w:val="22"/>
        </w:rPr>
        <w:t>FEN VE TEKNOLOJİ ÖĞRT.</w:t>
      </w:r>
    </w:p>
    <w:sectPr w:rsidR="000F7AD1" w:rsidRPr="00C90A76" w:rsidSect="005F68F1">
      <w:headerReference w:type="default" r:id="rId17"/>
      <w:pgSz w:w="11906" w:h="16838"/>
      <w:pgMar w:top="360" w:right="386" w:bottom="6" w:left="426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AD1" w:rsidRDefault="000F7AD1">
      <w:r>
        <w:separator/>
      </w:r>
    </w:p>
  </w:endnote>
  <w:endnote w:type="continuationSeparator" w:id="0">
    <w:p w:rsidR="000F7AD1" w:rsidRDefault="000F7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AD1" w:rsidRDefault="000F7AD1">
      <w:r>
        <w:separator/>
      </w:r>
    </w:p>
  </w:footnote>
  <w:footnote w:type="continuationSeparator" w:id="0">
    <w:p w:rsidR="000F7AD1" w:rsidRDefault="000F7A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AD1" w:rsidRPr="004653E1" w:rsidRDefault="000F7AD1" w:rsidP="004653E1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2C2F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152FB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63AA0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93A2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4689C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28E9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0857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F03B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D093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F7617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616A4"/>
    <w:multiLevelType w:val="hybridMultilevel"/>
    <w:tmpl w:val="918C3D14"/>
    <w:lvl w:ilvl="0" w:tplc="33268D4C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F0E4F0">
      <w:start w:val="1"/>
      <w:numFmt w:val="decimal"/>
      <w:lvlText w:val="%2."/>
      <w:lvlJc w:val="left"/>
      <w:pPr>
        <w:tabs>
          <w:tab w:val="num" w:pos="976"/>
        </w:tabs>
        <w:ind w:left="976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96"/>
        </w:tabs>
        <w:ind w:left="169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416"/>
        </w:tabs>
        <w:ind w:left="241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136"/>
        </w:tabs>
        <w:ind w:left="313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856"/>
        </w:tabs>
        <w:ind w:left="385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76"/>
        </w:tabs>
        <w:ind w:left="457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96"/>
        </w:tabs>
        <w:ind w:left="529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016"/>
        </w:tabs>
        <w:ind w:left="6016" w:hanging="180"/>
      </w:pPr>
      <w:rPr>
        <w:rFonts w:cs="Times New Roman"/>
      </w:rPr>
    </w:lvl>
  </w:abstractNum>
  <w:abstractNum w:abstractNumId="11">
    <w:nsid w:val="09053014"/>
    <w:multiLevelType w:val="hybridMultilevel"/>
    <w:tmpl w:val="47421868"/>
    <w:lvl w:ilvl="0" w:tplc="46E63B8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A4F18A4"/>
    <w:multiLevelType w:val="hybridMultilevel"/>
    <w:tmpl w:val="83A6EE8A"/>
    <w:lvl w:ilvl="0" w:tplc="A5D46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B99286B"/>
    <w:multiLevelType w:val="hybridMultilevel"/>
    <w:tmpl w:val="78665880"/>
    <w:lvl w:ilvl="0" w:tplc="999EC6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9AC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6CB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60A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B05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30B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F22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221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620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0C4F6555"/>
    <w:multiLevelType w:val="hybridMultilevel"/>
    <w:tmpl w:val="ECA05CC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826FB2"/>
    <w:multiLevelType w:val="hybridMultilevel"/>
    <w:tmpl w:val="443AF0E2"/>
    <w:lvl w:ilvl="0" w:tplc="04F0E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F211E1F"/>
    <w:multiLevelType w:val="hybridMultilevel"/>
    <w:tmpl w:val="86C0EA72"/>
    <w:lvl w:ilvl="0" w:tplc="D9423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5C42423"/>
    <w:multiLevelType w:val="hybridMultilevel"/>
    <w:tmpl w:val="9264B296"/>
    <w:lvl w:ilvl="0" w:tplc="0FA8ED3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6237ED0"/>
    <w:multiLevelType w:val="hybridMultilevel"/>
    <w:tmpl w:val="AE28BD56"/>
    <w:lvl w:ilvl="0" w:tplc="0C80F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717254"/>
    <w:multiLevelType w:val="hybridMultilevel"/>
    <w:tmpl w:val="9C32ABF4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CAA6B7D"/>
    <w:multiLevelType w:val="hybridMultilevel"/>
    <w:tmpl w:val="B4D496C4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08B2A02"/>
    <w:multiLevelType w:val="hybridMultilevel"/>
    <w:tmpl w:val="C8BC7CCA"/>
    <w:lvl w:ilvl="0" w:tplc="CAE09896">
      <w:start w:val="1"/>
      <w:numFmt w:val="decimal"/>
      <w:lvlText w:val="%1)"/>
      <w:lvlJc w:val="left"/>
      <w:pPr>
        <w:ind w:left="27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30" w:hanging="180"/>
      </w:pPr>
      <w:rPr>
        <w:rFonts w:cs="Times New Roman"/>
      </w:rPr>
    </w:lvl>
  </w:abstractNum>
  <w:abstractNum w:abstractNumId="22">
    <w:nsid w:val="20CA23C6"/>
    <w:multiLevelType w:val="hybridMultilevel"/>
    <w:tmpl w:val="20BC0C62"/>
    <w:lvl w:ilvl="0" w:tplc="F354816A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4ED4094"/>
    <w:multiLevelType w:val="hybridMultilevel"/>
    <w:tmpl w:val="D592E56E"/>
    <w:lvl w:ilvl="0" w:tplc="4D66B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6D07AD"/>
    <w:multiLevelType w:val="hybridMultilevel"/>
    <w:tmpl w:val="444C6980"/>
    <w:lvl w:ilvl="0" w:tplc="EF648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45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8C1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C246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145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F41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6C1D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9AF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4C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2FF7612F"/>
    <w:multiLevelType w:val="hybridMultilevel"/>
    <w:tmpl w:val="66A8DAB2"/>
    <w:lvl w:ilvl="0" w:tplc="93580F8E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1D045A6"/>
    <w:multiLevelType w:val="hybridMultilevel"/>
    <w:tmpl w:val="688E9F44"/>
    <w:lvl w:ilvl="0" w:tplc="93686F46">
      <w:start w:val="1"/>
      <w:numFmt w:val="bullet"/>
      <w:lvlText w:val=""/>
      <w:lvlJc w:val="left"/>
      <w:pPr>
        <w:tabs>
          <w:tab w:val="num" w:pos="587"/>
        </w:tabs>
        <w:ind w:left="814" w:hanging="454"/>
      </w:pPr>
      <w:rPr>
        <w:rFonts w:ascii="Wingdings" w:hAnsi="Wingdings" w:hint="default"/>
        <w:b w:val="0"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3BF7557"/>
    <w:multiLevelType w:val="hybridMultilevel"/>
    <w:tmpl w:val="F56E4736"/>
    <w:lvl w:ilvl="0" w:tplc="11B82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391B0A22"/>
    <w:multiLevelType w:val="hybridMultilevel"/>
    <w:tmpl w:val="C1EC29D6"/>
    <w:lvl w:ilvl="0" w:tplc="4D1EF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70D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54C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1E4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6C9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784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F84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984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CCC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3D2329E7"/>
    <w:multiLevelType w:val="hybridMultilevel"/>
    <w:tmpl w:val="E410D9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1441F7C"/>
    <w:multiLevelType w:val="hybridMultilevel"/>
    <w:tmpl w:val="9B28C8E0"/>
    <w:lvl w:ilvl="0" w:tplc="F708A5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22C6509"/>
    <w:multiLevelType w:val="hybridMultilevel"/>
    <w:tmpl w:val="993C13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AF49B1"/>
    <w:multiLevelType w:val="hybridMultilevel"/>
    <w:tmpl w:val="6B16B374"/>
    <w:lvl w:ilvl="0" w:tplc="0E94869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3">
    <w:nsid w:val="4A5E3515"/>
    <w:multiLevelType w:val="hybridMultilevel"/>
    <w:tmpl w:val="E8442D70"/>
    <w:lvl w:ilvl="0" w:tplc="9ACE7C1E">
      <w:start w:val="1"/>
      <w:numFmt w:val="upperLetter"/>
      <w:lvlText w:val="%1)"/>
      <w:lvlJc w:val="left"/>
      <w:pPr>
        <w:ind w:left="43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4">
    <w:nsid w:val="4A98791B"/>
    <w:multiLevelType w:val="hybridMultilevel"/>
    <w:tmpl w:val="C4CA2C46"/>
    <w:lvl w:ilvl="0" w:tplc="F7F87DBA">
      <w:start w:val="1"/>
      <w:numFmt w:val="bullet"/>
      <w:lvlText w:val="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D43EAB"/>
    <w:multiLevelType w:val="hybridMultilevel"/>
    <w:tmpl w:val="17AC8E6E"/>
    <w:lvl w:ilvl="0" w:tplc="BF3632C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54B86BB6"/>
    <w:multiLevelType w:val="hybridMultilevel"/>
    <w:tmpl w:val="FD06934C"/>
    <w:lvl w:ilvl="0" w:tplc="333A87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BAE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B83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40E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CC04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86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FCC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FE0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D28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56C45A15"/>
    <w:multiLevelType w:val="hybridMultilevel"/>
    <w:tmpl w:val="3B52025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D6469C">
      <w:start w:val="1"/>
      <w:numFmt w:val="none"/>
      <w:lvlText w:val="4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6DB4DE3"/>
    <w:multiLevelType w:val="hybridMultilevel"/>
    <w:tmpl w:val="9F78643C"/>
    <w:lvl w:ilvl="0" w:tplc="AD1CB39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9">
    <w:nsid w:val="574A6B91"/>
    <w:multiLevelType w:val="hybridMultilevel"/>
    <w:tmpl w:val="3C68AD80"/>
    <w:lvl w:ilvl="0" w:tplc="9216EC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F644A35"/>
    <w:multiLevelType w:val="hybridMultilevel"/>
    <w:tmpl w:val="26A019EE"/>
    <w:lvl w:ilvl="0" w:tplc="44F6F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BAC1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08E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621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887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70A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145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62C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B08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493346A"/>
    <w:multiLevelType w:val="hybridMultilevel"/>
    <w:tmpl w:val="EAD0AF02"/>
    <w:lvl w:ilvl="0" w:tplc="5030A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4682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2A5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3AC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BE2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C7A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B84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823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A85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653C0386"/>
    <w:multiLevelType w:val="hybridMultilevel"/>
    <w:tmpl w:val="B3B0E488"/>
    <w:lvl w:ilvl="0" w:tplc="F83CA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C49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0A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D4C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324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724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85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22B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2E5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656237AD"/>
    <w:multiLevelType w:val="hybridMultilevel"/>
    <w:tmpl w:val="14C88C20"/>
    <w:lvl w:ilvl="0" w:tplc="E82677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6976C47"/>
    <w:multiLevelType w:val="hybridMultilevel"/>
    <w:tmpl w:val="56321F2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6BB53F45"/>
    <w:multiLevelType w:val="hybridMultilevel"/>
    <w:tmpl w:val="D8DC1C6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FEE6007"/>
    <w:multiLevelType w:val="hybridMultilevel"/>
    <w:tmpl w:val="BAB0A954"/>
    <w:lvl w:ilvl="0" w:tplc="A5D46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7">
    <w:nsid w:val="7A2E795D"/>
    <w:multiLevelType w:val="hybridMultilevel"/>
    <w:tmpl w:val="DFB6DFFE"/>
    <w:lvl w:ilvl="0" w:tplc="C20838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>
    <w:nsid w:val="7BB6543F"/>
    <w:multiLevelType w:val="hybridMultilevel"/>
    <w:tmpl w:val="0E529F6A"/>
    <w:lvl w:ilvl="0" w:tplc="267E2DF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7F467F03"/>
    <w:multiLevelType w:val="hybridMultilevel"/>
    <w:tmpl w:val="CA944342"/>
    <w:lvl w:ilvl="0" w:tplc="D158B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0AC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FCD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C46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5A5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1AF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DA9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087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9C2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30"/>
  </w:num>
  <w:num w:numId="3">
    <w:abstractNumId w:val="16"/>
  </w:num>
  <w:num w:numId="4">
    <w:abstractNumId w:val="46"/>
  </w:num>
  <w:num w:numId="5">
    <w:abstractNumId w:val="15"/>
  </w:num>
  <w:num w:numId="6">
    <w:abstractNumId w:val="37"/>
  </w:num>
  <w:num w:numId="7">
    <w:abstractNumId w:val="29"/>
  </w:num>
  <w:num w:numId="8">
    <w:abstractNumId w:val="14"/>
  </w:num>
  <w:num w:numId="9">
    <w:abstractNumId w:val="34"/>
  </w:num>
  <w:num w:numId="10">
    <w:abstractNumId w:val="19"/>
  </w:num>
  <w:num w:numId="11">
    <w:abstractNumId w:val="20"/>
  </w:num>
  <w:num w:numId="12">
    <w:abstractNumId w:val="31"/>
  </w:num>
  <w:num w:numId="13">
    <w:abstractNumId w:val="45"/>
  </w:num>
  <w:num w:numId="14">
    <w:abstractNumId w:val="48"/>
  </w:num>
  <w:num w:numId="15">
    <w:abstractNumId w:val="22"/>
  </w:num>
  <w:num w:numId="16">
    <w:abstractNumId w:val="2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2"/>
  </w:num>
  <w:num w:numId="28">
    <w:abstractNumId w:val="26"/>
  </w:num>
  <w:num w:numId="29">
    <w:abstractNumId w:val="17"/>
  </w:num>
  <w:num w:numId="30">
    <w:abstractNumId w:val="44"/>
  </w:num>
  <w:num w:numId="31">
    <w:abstractNumId w:val="38"/>
  </w:num>
  <w:num w:numId="32">
    <w:abstractNumId w:val="47"/>
  </w:num>
  <w:num w:numId="33">
    <w:abstractNumId w:val="13"/>
  </w:num>
  <w:num w:numId="34">
    <w:abstractNumId w:val="24"/>
  </w:num>
  <w:num w:numId="35">
    <w:abstractNumId w:val="42"/>
  </w:num>
  <w:num w:numId="36">
    <w:abstractNumId w:val="49"/>
  </w:num>
  <w:num w:numId="37">
    <w:abstractNumId w:val="41"/>
  </w:num>
  <w:num w:numId="38">
    <w:abstractNumId w:val="28"/>
  </w:num>
  <w:num w:numId="39">
    <w:abstractNumId w:val="36"/>
  </w:num>
  <w:num w:numId="40">
    <w:abstractNumId w:val="40"/>
  </w:num>
  <w:num w:numId="41">
    <w:abstractNumId w:val="23"/>
  </w:num>
  <w:num w:numId="42">
    <w:abstractNumId w:val="39"/>
  </w:num>
  <w:num w:numId="43">
    <w:abstractNumId w:val="32"/>
  </w:num>
  <w:num w:numId="44">
    <w:abstractNumId w:val="21"/>
  </w:num>
  <w:num w:numId="45">
    <w:abstractNumId w:val="35"/>
  </w:num>
  <w:num w:numId="46">
    <w:abstractNumId w:val="33"/>
  </w:num>
  <w:num w:numId="47">
    <w:abstractNumId w:val="11"/>
  </w:num>
  <w:num w:numId="48">
    <w:abstractNumId w:val="43"/>
  </w:num>
  <w:num w:numId="49">
    <w:abstractNumId w:val="18"/>
  </w:num>
  <w:num w:numId="50">
    <w:abstractNumId w:val="2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8B7"/>
    <w:rsid w:val="00016C60"/>
    <w:rsid w:val="000267EF"/>
    <w:rsid w:val="00031311"/>
    <w:rsid w:val="000330C3"/>
    <w:rsid w:val="00040A94"/>
    <w:rsid w:val="00047825"/>
    <w:rsid w:val="000809E9"/>
    <w:rsid w:val="00083B6B"/>
    <w:rsid w:val="0009177D"/>
    <w:rsid w:val="000967E5"/>
    <w:rsid w:val="000A412D"/>
    <w:rsid w:val="000B2BDE"/>
    <w:rsid w:val="000D2E48"/>
    <w:rsid w:val="000E1DE7"/>
    <w:rsid w:val="000E4979"/>
    <w:rsid w:val="000E55ED"/>
    <w:rsid w:val="000F1FB8"/>
    <w:rsid w:val="000F7AD1"/>
    <w:rsid w:val="0010446D"/>
    <w:rsid w:val="00113110"/>
    <w:rsid w:val="00120908"/>
    <w:rsid w:val="001231EC"/>
    <w:rsid w:val="00147A56"/>
    <w:rsid w:val="001550B5"/>
    <w:rsid w:val="001716E2"/>
    <w:rsid w:val="001863DC"/>
    <w:rsid w:val="00192935"/>
    <w:rsid w:val="00192B72"/>
    <w:rsid w:val="001978B6"/>
    <w:rsid w:val="001A0DFB"/>
    <w:rsid w:val="001A4804"/>
    <w:rsid w:val="001A550A"/>
    <w:rsid w:val="001B12B0"/>
    <w:rsid w:val="001B13CF"/>
    <w:rsid w:val="001C02DE"/>
    <w:rsid w:val="001C0881"/>
    <w:rsid w:val="001C38A3"/>
    <w:rsid w:val="001E16E2"/>
    <w:rsid w:val="001E4C16"/>
    <w:rsid w:val="001E6386"/>
    <w:rsid w:val="002014A8"/>
    <w:rsid w:val="00205D9E"/>
    <w:rsid w:val="00220F32"/>
    <w:rsid w:val="00221671"/>
    <w:rsid w:val="00256F52"/>
    <w:rsid w:val="0026343B"/>
    <w:rsid w:val="00264544"/>
    <w:rsid w:val="002868AF"/>
    <w:rsid w:val="002A63AE"/>
    <w:rsid w:val="002B5B3A"/>
    <w:rsid w:val="002C2861"/>
    <w:rsid w:val="002D2A2D"/>
    <w:rsid w:val="00303E33"/>
    <w:rsid w:val="00304534"/>
    <w:rsid w:val="00313888"/>
    <w:rsid w:val="00330877"/>
    <w:rsid w:val="00330AF6"/>
    <w:rsid w:val="003430CC"/>
    <w:rsid w:val="00345391"/>
    <w:rsid w:val="00362A77"/>
    <w:rsid w:val="00373001"/>
    <w:rsid w:val="0037572D"/>
    <w:rsid w:val="00382831"/>
    <w:rsid w:val="00391BE5"/>
    <w:rsid w:val="00393688"/>
    <w:rsid w:val="003B3675"/>
    <w:rsid w:val="003B4B11"/>
    <w:rsid w:val="003B6FF6"/>
    <w:rsid w:val="003C05DB"/>
    <w:rsid w:val="003C5C2B"/>
    <w:rsid w:val="003D2DAD"/>
    <w:rsid w:val="003E0B64"/>
    <w:rsid w:val="003E70D9"/>
    <w:rsid w:val="003F3296"/>
    <w:rsid w:val="00400D01"/>
    <w:rsid w:val="00432196"/>
    <w:rsid w:val="0043414E"/>
    <w:rsid w:val="004517E8"/>
    <w:rsid w:val="00451A36"/>
    <w:rsid w:val="00454E6D"/>
    <w:rsid w:val="004653E1"/>
    <w:rsid w:val="00472213"/>
    <w:rsid w:val="00495A2E"/>
    <w:rsid w:val="004A6BCA"/>
    <w:rsid w:val="004A7986"/>
    <w:rsid w:val="004B1FB6"/>
    <w:rsid w:val="004B4CA7"/>
    <w:rsid w:val="004B5417"/>
    <w:rsid w:val="004C2948"/>
    <w:rsid w:val="004C6E9D"/>
    <w:rsid w:val="004D022A"/>
    <w:rsid w:val="004E76A4"/>
    <w:rsid w:val="00510318"/>
    <w:rsid w:val="00510A31"/>
    <w:rsid w:val="005127BA"/>
    <w:rsid w:val="0051405B"/>
    <w:rsid w:val="00516A88"/>
    <w:rsid w:val="00521564"/>
    <w:rsid w:val="005433AB"/>
    <w:rsid w:val="00556A25"/>
    <w:rsid w:val="00571ACE"/>
    <w:rsid w:val="005753C8"/>
    <w:rsid w:val="005872EE"/>
    <w:rsid w:val="005875B8"/>
    <w:rsid w:val="005925E3"/>
    <w:rsid w:val="00594C61"/>
    <w:rsid w:val="005B0C6C"/>
    <w:rsid w:val="005C24E9"/>
    <w:rsid w:val="005D1F54"/>
    <w:rsid w:val="005D45D7"/>
    <w:rsid w:val="005E19B6"/>
    <w:rsid w:val="005F01E9"/>
    <w:rsid w:val="005F17E3"/>
    <w:rsid w:val="005F20B8"/>
    <w:rsid w:val="005F604C"/>
    <w:rsid w:val="005F68F1"/>
    <w:rsid w:val="00601CF9"/>
    <w:rsid w:val="006057E4"/>
    <w:rsid w:val="00621690"/>
    <w:rsid w:val="00624906"/>
    <w:rsid w:val="00642956"/>
    <w:rsid w:val="00644043"/>
    <w:rsid w:val="00644335"/>
    <w:rsid w:val="00654F77"/>
    <w:rsid w:val="00666CBD"/>
    <w:rsid w:val="00667D66"/>
    <w:rsid w:val="006871AC"/>
    <w:rsid w:val="0069335B"/>
    <w:rsid w:val="006961FC"/>
    <w:rsid w:val="00696CD1"/>
    <w:rsid w:val="006A5760"/>
    <w:rsid w:val="006B2DED"/>
    <w:rsid w:val="006C24E4"/>
    <w:rsid w:val="006F3928"/>
    <w:rsid w:val="006F4B63"/>
    <w:rsid w:val="00716E0A"/>
    <w:rsid w:val="00725275"/>
    <w:rsid w:val="007334C9"/>
    <w:rsid w:val="00734405"/>
    <w:rsid w:val="00734C72"/>
    <w:rsid w:val="00743426"/>
    <w:rsid w:val="00761BEF"/>
    <w:rsid w:val="00762FD0"/>
    <w:rsid w:val="00772FA6"/>
    <w:rsid w:val="0077345E"/>
    <w:rsid w:val="00775286"/>
    <w:rsid w:val="00777203"/>
    <w:rsid w:val="007820DD"/>
    <w:rsid w:val="00791DD7"/>
    <w:rsid w:val="007A0847"/>
    <w:rsid w:val="007D4465"/>
    <w:rsid w:val="007E6C3E"/>
    <w:rsid w:val="007F11E8"/>
    <w:rsid w:val="00802BF5"/>
    <w:rsid w:val="00812EFB"/>
    <w:rsid w:val="00821594"/>
    <w:rsid w:val="00824C1B"/>
    <w:rsid w:val="008267E4"/>
    <w:rsid w:val="008268B7"/>
    <w:rsid w:val="00827622"/>
    <w:rsid w:val="00844EB0"/>
    <w:rsid w:val="00846520"/>
    <w:rsid w:val="00854CCA"/>
    <w:rsid w:val="00855447"/>
    <w:rsid w:val="00860F62"/>
    <w:rsid w:val="00870867"/>
    <w:rsid w:val="008742DF"/>
    <w:rsid w:val="00886ACE"/>
    <w:rsid w:val="008954BD"/>
    <w:rsid w:val="008A1517"/>
    <w:rsid w:val="008B07ED"/>
    <w:rsid w:val="008D327D"/>
    <w:rsid w:val="008F005D"/>
    <w:rsid w:val="008F05FE"/>
    <w:rsid w:val="0090161A"/>
    <w:rsid w:val="00903212"/>
    <w:rsid w:val="00907382"/>
    <w:rsid w:val="00912AD3"/>
    <w:rsid w:val="00916EE6"/>
    <w:rsid w:val="00921AE4"/>
    <w:rsid w:val="00924DFE"/>
    <w:rsid w:val="00926B04"/>
    <w:rsid w:val="009403C3"/>
    <w:rsid w:val="0094517F"/>
    <w:rsid w:val="00952B7D"/>
    <w:rsid w:val="00962F0D"/>
    <w:rsid w:val="009808E6"/>
    <w:rsid w:val="009917F1"/>
    <w:rsid w:val="009948D9"/>
    <w:rsid w:val="00996068"/>
    <w:rsid w:val="009A3205"/>
    <w:rsid w:val="009D7E59"/>
    <w:rsid w:val="00A039B1"/>
    <w:rsid w:val="00A27856"/>
    <w:rsid w:val="00A41A6A"/>
    <w:rsid w:val="00A64C3C"/>
    <w:rsid w:val="00A653C9"/>
    <w:rsid w:val="00A7197A"/>
    <w:rsid w:val="00A734E8"/>
    <w:rsid w:val="00A73536"/>
    <w:rsid w:val="00A80A45"/>
    <w:rsid w:val="00A83E48"/>
    <w:rsid w:val="00A915B3"/>
    <w:rsid w:val="00A94D11"/>
    <w:rsid w:val="00AA1BA5"/>
    <w:rsid w:val="00AA3199"/>
    <w:rsid w:val="00AA3E91"/>
    <w:rsid w:val="00AA7FC5"/>
    <w:rsid w:val="00AC35B0"/>
    <w:rsid w:val="00AC7039"/>
    <w:rsid w:val="00AD2D22"/>
    <w:rsid w:val="00AD4A90"/>
    <w:rsid w:val="00AD73A7"/>
    <w:rsid w:val="00AE6FA1"/>
    <w:rsid w:val="00AF7F9D"/>
    <w:rsid w:val="00B00237"/>
    <w:rsid w:val="00B25AEF"/>
    <w:rsid w:val="00B267D2"/>
    <w:rsid w:val="00B3664F"/>
    <w:rsid w:val="00B52503"/>
    <w:rsid w:val="00B65CCA"/>
    <w:rsid w:val="00B6774F"/>
    <w:rsid w:val="00B729A5"/>
    <w:rsid w:val="00B8244F"/>
    <w:rsid w:val="00BA743C"/>
    <w:rsid w:val="00BC018B"/>
    <w:rsid w:val="00BE0019"/>
    <w:rsid w:val="00BF0A20"/>
    <w:rsid w:val="00BF2395"/>
    <w:rsid w:val="00C04183"/>
    <w:rsid w:val="00C43EED"/>
    <w:rsid w:val="00C476AA"/>
    <w:rsid w:val="00C66714"/>
    <w:rsid w:val="00C72C4A"/>
    <w:rsid w:val="00C748CF"/>
    <w:rsid w:val="00C76EC2"/>
    <w:rsid w:val="00C82856"/>
    <w:rsid w:val="00C90A76"/>
    <w:rsid w:val="00C9779A"/>
    <w:rsid w:val="00CB23FA"/>
    <w:rsid w:val="00CB39DB"/>
    <w:rsid w:val="00CB7AD9"/>
    <w:rsid w:val="00CC4868"/>
    <w:rsid w:val="00CE2DAB"/>
    <w:rsid w:val="00CF205B"/>
    <w:rsid w:val="00CF3DEF"/>
    <w:rsid w:val="00D00CA1"/>
    <w:rsid w:val="00D21031"/>
    <w:rsid w:val="00D301DB"/>
    <w:rsid w:val="00D36D07"/>
    <w:rsid w:val="00D4398B"/>
    <w:rsid w:val="00D51743"/>
    <w:rsid w:val="00D52757"/>
    <w:rsid w:val="00D61301"/>
    <w:rsid w:val="00D67759"/>
    <w:rsid w:val="00D71FDD"/>
    <w:rsid w:val="00D76DAC"/>
    <w:rsid w:val="00D973F1"/>
    <w:rsid w:val="00DA5F15"/>
    <w:rsid w:val="00DB0A65"/>
    <w:rsid w:val="00DB3413"/>
    <w:rsid w:val="00DF1C2A"/>
    <w:rsid w:val="00E03609"/>
    <w:rsid w:val="00E10F1C"/>
    <w:rsid w:val="00E118DB"/>
    <w:rsid w:val="00E16A35"/>
    <w:rsid w:val="00E26C35"/>
    <w:rsid w:val="00E35942"/>
    <w:rsid w:val="00E43763"/>
    <w:rsid w:val="00E8324E"/>
    <w:rsid w:val="00E934F5"/>
    <w:rsid w:val="00E9670A"/>
    <w:rsid w:val="00EA4E73"/>
    <w:rsid w:val="00EB34FE"/>
    <w:rsid w:val="00EB4132"/>
    <w:rsid w:val="00EE5BC8"/>
    <w:rsid w:val="00EF4493"/>
    <w:rsid w:val="00EF5AA9"/>
    <w:rsid w:val="00EF5B61"/>
    <w:rsid w:val="00F054F8"/>
    <w:rsid w:val="00F116DB"/>
    <w:rsid w:val="00F17BE0"/>
    <w:rsid w:val="00F202AD"/>
    <w:rsid w:val="00F25036"/>
    <w:rsid w:val="00F27189"/>
    <w:rsid w:val="00F43DBC"/>
    <w:rsid w:val="00F50A8B"/>
    <w:rsid w:val="00F607D7"/>
    <w:rsid w:val="00F70A8A"/>
    <w:rsid w:val="00F80376"/>
    <w:rsid w:val="00F90E7F"/>
    <w:rsid w:val="00F9434E"/>
    <w:rsid w:val="00F97059"/>
    <w:rsid w:val="00FB56DA"/>
    <w:rsid w:val="00FC138F"/>
    <w:rsid w:val="00FC7F37"/>
    <w:rsid w:val="00FD01FF"/>
    <w:rsid w:val="00FD05F3"/>
    <w:rsid w:val="00FD2501"/>
    <w:rsid w:val="00FD5F23"/>
    <w:rsid w:val="00FD7347"/>
    <w:rsid w:val="00FE36F6"/>
    <w:rsid w:val="00FF31BE"/>
    <w:rsid w:val="00FF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B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359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E76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76A4"/>
    <w:rPr>
      <w:rFonts w:ascii="Tahoma" w:hAnsi="Tahoma" w:cs="Tahoma"/>
      <w:sz w:val="16"/>
      <w:szCs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4E76A4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rsid w:val="004653E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1C79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653E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1C79"/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9177D"/>
    <w:pPr>
      <w:jc w:val="center"/>
    </w:pPr>
    <w:rPr>
      <w:rFonts w:ascii="Arial" w:hAnsi="Arial"/>
      <w:b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C79"/>
    <w:rPr>
      <w:rFonts w:ascii="Times New Roman" w:eastAsia="Times New Roman" w:hAnsi="Times New Roman"/>
      <w:sz w:val="24"/>
      <w:szCs w:val="24"/>
    </w:rPr>
  </w:style>
  <w:style w:type="paragraph" w:customStyle="1" w:styleId="Stil">
    <w:name w:val="Stil"/>
    <w:uiPriority w:val="99"/>
    <w:rsid w:val="00E26C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73440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51405B"/>
    <w:pPr>
      <w:spacing w:before="200" w:after="200" w:line="276" w:lineRule="auto"/>
      <w:ind w:left="720"/>
    </w:pPr>
    <w:rPr>
      <w:rFonts w:ascii="Calibri" w:eastAsia="Calibri" w:hAnsi="Calibri" w:cs="Calibri"/>
      <w:sz w:val="20"/>
      <w:szCs w:val="20"/>
      <w:lang w:eastAsia="en-US"/>
    </w:rPr>
  </w:style>
  <w:style w:type="table" w:styleId="LightList-Accent3">
    <w:name w:val="Light List Accent 3"/>
    <w:basedOn w:val="TableNormal"/>
    <w:uiPriority w:val="99"/>
    <w:rsid w:val="00E934F5"/>
    <w:rPr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Style20">
    <w:name w:val="Style20"/>
    <w:basedOn w:val="Normal"/>
    <w:uiPriority w:val="99"/>
    <w:rsid w:val="00B00237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basedOn w:val="DefaultParagraphFont"/>
    <w:uiPriority w:val="99"/>
    <w:rsid w:val="00B00237"/>
    <w:rPr>
      <w:rFonts w:ascii="Arial" w:hAnsi="Arial" w:cs="Arial"/>
      <w:sz w:val="18"/>
      <w:szCs w:val="18"/>
    </w:rPr>
  </w:style>
  <w:style w:type="paragraph" w:customStyle="1" w:styleId="Style18">
    <w:name w:val="Style18"/>
    <w:basedOn w:val="Normal"/>
    <w:uiPriority w:val="99"/>
    <w:rsid w:val="00B00237"/>
    <w:pPr>
      <w:widowControl w:val="0"/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1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268</TotalTime>
  <Pages>2</Pages>
  <Words>1223</Words>
  <Characters>6973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iersoy</dc:creator>
  <cp:keywords/>
  <dc:description/>
  <cp:lastModifiedBy>fatih</cp:lastModifiedBy>
  <cp:revision>24</cp:revision>
  <cp:lastPrinted>2014-10-26T16:42:00Z</cp:lastPrinted>
  <dcterms:created xsi:type="dcterms:W3CDTF">2013-10-31T19:58:00Z</dcterms:created>
  <dcterms:modified xsi:type="dcterms:W3CDTF">2014-10-26T20:14:00Z</dcterms:modified>
</cp:coreProperties>
</file>